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7D5" w:rsidRPr="00A6525E" w:rsidRDefault="00ED27D5" w:rsidP="00B170E4">
      <w:pPr>
        <w:jc w:val="right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 xml:space="preserve">Приложение А </w:t>
      </w:r>
    </w:p>
    <w:p w:rsidR="00ED27D5" w:rsidRPr="00A6525E" w:rsidRDefault="00ED27D5" w:rsidP="00B170E4">
      <w:pPr>
        <w:jc w:val="right"/>
        <w:rPr>
          <w:b/>
          <w:sz w:val="28"/>
          <w:szCs w:val="28"/>
        </w:rPr>
      </w:pPr>
    </w:p>
    <w:p w:rsidR="00ED27D5" w:rsidRPr="00A6525E" w:rsidRDefault="00ED27D5" w:rsidP="00B170E4">
      <w:pPr>
        <w:jc w:val="right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В</w:t>
      </w:r>
      <w:r w:rsidRPr="00151300">
        <w:rPr>
          <w:b/>
          <w:sz w:val="28"/>
          <w:szCs w:val="28"/>
        </w:rPr>
        <w:t>ременной инструкции по оформлению паспорта на трубопроводную арматуру для АЭС</w:t>
      </w:r>
    </w:p>
    <w:p w:rsidR="00ED27D5" w:rsidRPr="00A6525E" w:rsidRDefault="00ED27D5" w:rsidP="00B170E4">
      <w:pPr>
        <w:jc w:val="right"/>
        <w:rPr>
          <w:b/>
          <w:sz w:val="28"/>
          <w:szCs w:val="28"/>
        </w:rPr>
      </w:pPr>
    </w:p>
    <w:p w:rsidR="00ED27D5" w:rsidRPr="00A6525E" w:rsidRDefault="00ED27D5" w:rsidP="000D2A90">
      <w:pPr>
        <w:jc w:val="center"/>
        <w:rPr>
          <w:b/>
          <w:sz w:val="28"/>
          <w:szCs w:val="28"/>
        </w:rPr>
      </w:pPr>
      <w:r w:rsidRPr="00151300">
        <w:rPr>
          <w:b/>
          <w:sz w:val="28"/>
          <w:szCs w:val="28"/>
        </w:rPr>
        <w:t>Форма паспорта на трубопроводную арматуру для АЭС</w:t>
      </w:r>
    </w:p>
    <w:p w:rsidR="00ED27D5" w:rsidRPr="003D0553" w:rsidRDefault="00ED27D5" w:rsidP="000D2A90">
      <w:pPr>
        <w:jc w:val="center"/>
        <w:rPr>
          <w:sz w:val="28"/>
          <w:szCs w:val="28"/>
        </w:rPr>
      </w:pPr>
    </w:p>
    <w:p w:rsidR="00ED27D5" w:rsidRPr="003D0553" w:rsidRDefault="00ED27D5" w:rsidP="0097760A">
      <w:pPr>
        <w:rPr>
          <w:sz w:val="28"/>
          <w:szCs w:val="28"/>
        </w:rPr>
      </w:pPr>
      <w:r w:rsidRPr="003D0553">
        <w:rPr>
          <w:sz w:val="28"/>
          <w:szCs w:val="28"/>
        </w:rPr>
        <w:t>ОКП _______</w:t>
      </w:r>
    </w:p>
    <w:p w:rsidR="00ED27D5" w:rsidRPr="003D0553" w:rsidRDefault="00ED27D5" w:rsidP="0097760A">
      <w:pPr>
        <w:rPr>
          <w:sz w:val="32"/>
          <w:szCs w:val="32"/>
        </w:rPr>
      </w:pPr>
    </w:p>
    <w:p w:rsidR="00ED27D5" w:rsidRPr="003D0553" w:rsidRDefault="00ED27D5" w:rsidP="003A013A">
      <w:pPr>
        <w:jc w:val="center"/>
        <w:rPr>
          <w:sz w:val="28"/>
          <w:szCs w:val="28"/>
        </w:rPr>
      </w:pPr>
      <w:r w:rsidRPr="003D0553">
        <w:rPr>
          <w:sz w:val="32"/>
          <w:szCs w:val="32"/>
        </w:rPr>
        <w:t>«Наименование организации-изготовителя»</w:t>
      </w:r>
    </w:p>
    <w:p w:rsidR="00ED27D5" w:rsidRPr="003D0553" w:rsidRDefault="00ED27D5" w:rsidP="00FA7BEC">
      <w:pPr>
        <w:jc w:val="center"/>
        <w:rPr>
          <w:noProof/>
          <w:sz w:val="28"/>
          <w:szCs w:val="28"/>
        </w:rPr>
      </w:pPr>
    </w:p>
    <w:p w:rsidR="00ED27D5" w:rsidRPr="003D0553" w:rsidRDefault="00ED27D5" w:rsidP="00FA7BEC">
      <w:pPr>
        <w:jc w:val="center"/>
        <w:rPr>
          <w:noProof/>
          <w:sz w:val="28"/>
          <w:szCs w:val="28"/>
        </w:rPr>
      </w:pPr>
    </w:p>
    <w:p w:rsidR="00ED27D5" w:rsidRPr="003D0553" w:rsidRDefault="00ED27D5" w:rsidP="00FA7BEC">
      <w:pPr>
        <w:jc w:val="center"/>
        <w:rPr>
          <w:sz w:val="28"/>
          <w:szCs w:val="28"/>
        </w:rPr>
      </w:pPr>
      <w:r w:rsidRPr="003D0553">
        <w:rPr>
          <w:noProof/>
          <w:sz w:val="28"/>
          <w:szCs w:val="28"/>
        </w:rPr>
        <w:t>Товарный знак</w:t>
      </w:r>
    </w:p>
    <w:p w:rsidR="00ED27D5" w:rsidRPr="003D0553" w:rsidRDefault="00ED27D5">
      <w:pPr>
        <w:jc w:val="center"/>
        <w:rPr>
          <w:sz w:val="28"/>
          <w:szCs w:val="28"/>
        </w:rPr>
      </w:pPr>
    </w:p>
    <w:p w:rsidR="00ED27D5" w:rsidRPr="003D0553" w:rsidRDefault="00ED27D5">
      <w:pPr>
        <w:jc w:val="center"/>
      </w:pPr>
      <w:r w:rsidRPr="003D0553">
        <w:t xml:space="preserve">                                                   </w:t>
      </w:r>
    </w:p>
    <w:p w:rsidR="00ED27D5" w:rsidRPr="003D0553" w:rsidRDefault="00ED27D5">
      <w:pPr>
        <w:jc w:val="center"/>
      </w:pPr>
      <w:r w:rsidRPr="003D0553">
        <w:t xml:space="preserve">     </w:t>
      </w:r>
    </w:p>
    <w:p w:rsidR="00ED27D5" w:rsidRPr="003D0553" w:rsidRDefault="00ED27D5">
      <w:pPr>
        <w:jc w:val="center"/>
      </w:pPr>
      <w:r w:rsidRPr="003D0553">
        <w:t xml:space="preserve">                                                 </w:t>
      </w:r>
    </w:p>
    <w:p w:rsidR="00ED27D5" w:rsidRPr="003D0553" w:rsidRDefault="00ED27D5">
      <w:pPr>
        <w:jc w:val="center"/>
      </w:pPr>
    </w:p>
    <w:p w:rsidR="00ED27D5" w:rsidRPr="003D0553" w:rsidRDefault="00ED27D5">
      <w:pPr>
        <w:jc w:val="center"/>
      </w:pPr>
    </w:p>
    <w:p w:rsidR="00ED27D5" w:rsidRPr="003D0553" w:rsidRDefault="00ED27D5">
      <w:pPr>
        <w:jc w:val="center"/>
      </w:pPr>
    </w:p>
    <w:p w:rsidR="00ED27D5" w:rsidRPr="003D0553" w:rsidRDefault="00ED27D5">
      <w:pPr>
        <w:jc w:val="center"/>
      </w:pPr>
    </w:p>
    <w:p w:rsidR="00ED27D5" w:rsidRPr="003D0553" w:rsidRDefault="00ED27D5">
      <w:pPr>
        <w:jc w:val="center"/>
      </w:pPr>
    </w:p>
    <w:p w:rsidR="00ED27D5" w:rsidRPr="003D0553" w:rsidRDefault="00ED27D5">
      <w:pPr>
        <w:jc w:val="center"/>
      </w:pPr>
    </w:p>
    <w:p w:rsidR="00ED27D5" w:rsidRPr="003D0553" w:rsidRDefault="00ED27D5">
      <w:pPr>
        <w:jc w:val="center"/>
      </w:pPr>
      <w:r w:rsidRPr="003D0553">
        <w:t>___________________________________</w:t>
      </w:r>
    </w:p>
    <w:p w:rsidR="00ED27D5" w:rsidRPr="003D0553" w:rsidRDefault="00ED27D5">
      <w:pPr>
        <w:jc w:val="center"/>
      </w:pPr>
      <w:r w:rsidRPr="003D0553">
        <w:t>____________________________</w:t>
      </w:r>
    </w:p>
    <w:p w:rsidR="00ED27D5" w:rsidRPr="003D0553" w:rsidRDefault="00ED27D5" w:rsidP="00F64361">
      <w:pPr>
        <w:jc w:val="center"/>
        <w:rPr>
          <w:sz w:val="20"/>
          <w:szCs w:val="20"/>
        </w:rPr>
      </w:pPr>
      <w:r w:rsidRPr="003D0553">
        <w:rPr>
          <w:sz w:val="20"/>
          <w:szCs w:val="20"/>
        </w:rPr>
        <w:t>Наименование арматуры</w:t>
      </w:r>
    </w:p>
    <w:p w:rsidR="00ED27D5" w:rsidRPr="003D0553" w:rsidRDefault="00ED27D5" w:rsidP="00F64361">
      <w:pPr>
        <w:jc w:val="center"/>
        <w:rPr>
          <w:sz w:val="28"/>
          <w:szCs w:val="28"/>
        </w:rPr>
      </w:pPr>
    </w:p>
    <w:p w:rsidR="00ED27D5" w:rsidRPr="003D0553" w:rsidRDefault="00ED27D5" w:rsidP="00F64361">
      <w:pPr>
        <w:jc w:val="center"/>
        <w:rPr>
          <w:sz w:val="32"/>
          <w:szCs w:val="32"/>
        </w:rPr>
      </w:pPr>
      <w:r w:rsidRPr="003D0553">
        <w:rPr>
          <w:sz w:val="32"/>
          <w:szCs w:val="32"/>
        </w:rPr>
        <w:t>ПАСПОРТ</w:t>
      </w:r>
    </w:p>
    <w:p w:rsidR="00ED27D5" w:rsidRPr="003D0553" w:rsidRDefault="00ED27D5" w:rsidP="00F64361">
      <w:pPr>
        <w:jc w:val="center"/>
        <w:rPr>
          <w:sz w:val="28"/>
          <w:szCs w:val="28"/>
        </w:rPr>
      </w:pPr>
    </w:p>
    <w:p w:rsidR="00ED27D5" w:rsidRPr="003D0553" w:rsidRDefault="00ED27D5" w:rsidP="00F64361">
      <w:pPr>
        <w:jc w:val="center"/>
        <w:rPr>
          <w:sz w:val="32"/>
          <w:szCs w:val="32"/>
        </w:rPr>
      </w:pPr>
      <w:r w:rsidRPr="003D0553">
        <w:rPr>
          <w:sz w:val="32"/>
          <w:szCs w:val="32"/>
        </w:rPr>
        <w:t>№ ХХХХХХХХ-ХХХ ПС</w:t>
      </w:r>
    </w:p>
    <w:p w:rsidR="00ED27D5" w:rsidRPr="003D0553" w:rsidRDefault="00ED27D5" w:rsidP="00F64361"/>
    <w:p w:rsidR="00ED27D5" w:rsidRPr="003D0553" w:rsidRDefault="00ED27D5" w:rsidP="00F64361">
      <w:pPr>
        <w:jc w:val="center"/>
        <w:rPr>
          <w:szCs w:val="28"/>
        </w:rPr>
      </w:pPr>
    </w:p>
    <w:p w:rsidR="00ED27D5" w:rsidRPr="003D0553" w:rsidRDefault="00ED27D5" w:rsidP="00045313">
      <w:pPr>
        <w:jc w:val="center"/>
      </w:pPr>
    </w:p>
    <w:p w:rsidR="00ED27D5" w:rsidRPr="003D0553" w:rsidRDefault="00ED27D5" w:rsidP="00045313">
      <w:pPr>
        <w:jc w:val="center"/>
      </w:pPr>
    </w:p>
    <w:p w:rsidR="00ED27D5" w:rsidRPr="003D0553" w:rsidRDefault="00ED27D5" w:rsidP="00045313">
      <w:pPr>
        <w:jc w:val="center"/>
      </w:pPr>
    </w:p>
    <w:p w:rsidR="00ED27D5" w:rsidRPr="003D0553" w:rsidRDefault="00ED27D5" w:rsidP="00045313">
      <w:pPr>
        <w:jc w:val="center"/>
      </w:pPr>
    </w:p>
    <w:p w:rsidR="00ED27D5" w:rsidRPr="003D0553" w:rsidRDefault="00ED27D5" w:rsidP="00045313">
      <w:pPr>
        <w:jc w:val="center"/>
      </w:pPr>
      <w:r w:rsidRPr="003D0553">
        <w:t>Количество листов _____________________</w:t>
      </w:r>
    </w:p>
    <w:p w:rsidR="00ED27D5" w:rsidRPr="003D0553" w:rsidRDefault="00ED27D5" w:rsidP="00105BE3">
      <w:pPr>
        <w:pStyle w:val="BodyText3"/>
        <w:spacing w:after="0"/>
        <w:rPr>
          <w:sz w:val="28"/>
          <w:szCs w:val="28"/>
        </w:rPr>
      </w:pPr>
    </w:p>
    <w:tbl>
      <w:tblPr>
        <w:tblpPr w:leftFromText="180" w:rightFromText="180" w:vertAnchor="text" w:horzAnchor="page" w:tblpX="1851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0"/>
      </w:tblGrid>
      <w:tr w:rsidR="00ED27D5" w:rsidRPr="003D0553">
        <w:trPr>
          <w:trHeight w:val="414"/>
        </w:trPr>
        <w:tc>
          <w:tcPr>
            <w:tcW w:w="1060" w:type="dxa"/>
            <w:vAlign w:val="center"/>
          </w:tcPr>
          <w:p w:rsidR="00ED27D5" w:rsidRPr="003D0553" w:rsidRDefault="00ED27D5" w:rsidP="003B064D">
            <w:pPr>
              <w:ind w:left="-57" w:right="-57"/>
              <w:rPr>
                <w:szCs w:val="28"/>
              </w:rPr>
            </w:pPr>
            <w:r w:rsidRPr="003D0553">
              <w:rPr>
                <w:szCs w:val="28"/>
              </w:rPr>
              <w:t>Для АС</w:t>
            </w:r>
          </w:p>
        </w:tc>
      </w:tr>
    </w:tbl>
    <w:p w:rsidR="00ED27D5" w:rsidRPr="003D0553" w:rsidRDefault="00ED27D5" w:rsidP="00105BE3">
      <w:pPr>
        <w:pStyle w:val="BodyText3"/>
        <w:spacing w:after="0"/>
        <w:rPr>
          <w:sz w:val="28"/>
          <w:szCs w:val="28"/>
        </w:rPr>
      </w:pPr>
    </w:p>
    <w:p w:rsidR="00ED27D5" w:rsidRPr="003D0553" w:rsidRDefault="00ED27D5" w:rsidP="00105BE3">
      <w:pPr>
        <w:pStyle w:val="BodyText3"/>
      </w:pPr>
    </w:p>
    <w:p w:rsidR="00ED27D5" w:rsidRPr="003D0553" w:rsidRDefault="00ED27D5" w:rsidP="00E953C9"/>
    <w:p w:rsidR="00ED27D5" w:rsidRPr="003D0553" w:rsidRDefault="00ED27D5" w:rsidP="00E953C9">
      <w:pPr>
        <w:pStyle w:val="BodyText3"/>
      </w:pPr>
    </w:p>
    <w:p w:rsidR="00ED27D5" w:rsidRPr="003D0553" w:rsidRDefault="00ED27D5" w:rsidP="00E953C9">
      <w:r w:rsidRPr="003D0553">
        <w:br w:type="page"/>
      </w:r>
    </w:p>
    <w:p w:rsidR="00ED27D5" w:rsidRPr="003D0553" w:rsidRDefault="00ED27D5" w:rsidP="00E953C9"/>
    <w:p w:rsidR="00ED27D5" w:rsidRPr="003D0553" w:rsidRDefault="00ED27D5" w:rsidP="00125D0A">
      <w:pPr>
        <w:ind w:left="2832"/>
      </w:pPr>
      <w:r w:rsidRPr="003D0553">
        <w:t xml:space="preserve">          </w:t>
      </w:r>
    </w:p>
    <w:tbl>
      <w:tblPr>
        <w:tblW w:w="80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2"/>
        <w:gridCol w:w="3827"/>
      </w:tblGrid>
      <w:tr w:rsidR="00ED27D5" w:rsidRPr="003D0553" w:rsidTr="00917935">
        <w:tc>
          <w:tcPr>
            <w:tcW w:w="4252" w:type="dxa"/>
          </w:tcPr>
          <w:p w:rsidR="00ED27D5" w:rsidRPr="003D0553" w:rsidRDefault="00ED27D5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 xml:space="preserve">Сертификат соответствия </w:t>
            </w:r>
          </w:p>
          <w:p w:rsidR="00ED27D5" w:rsidRPr="003D0553" w:rsidRDefault="00ED27D5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№ …….</w:t>
            </w:r>
          </w:p>
          <w:p w:rsidR="00ED27D5" w:rsidRPr="003D0553" w:rsidRDefault="00ED27D5" w:rsidP="00D203E1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Выдан ________________________</w:t>
            </w:r>
          </w:p>
        </w:tc>
        <w:tc>
          <w:tcPr>
            <w:tcW w:w="3827" w:type="dxa"/>
          </w:tcPr>
          <w:p w:rsidR="00ED27D5" w:rsidRPr="003D0553" w:rsidRDefault="00ED27D5" w:rsidP="00074270">
            <w:pPr>
              <w:pStyle w:val="Title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 xml:space="preserve">Лицензия на изготовление </w:t>
            </w:r>
          </w:p>
          <w:p w:rsidR="00ED27D5" w:rsidRPr="003D0553" w:rsidRDefault="00ED27D5" w:rsidP="003A013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№ ……………..  от ……………</w:t>
            </w:r>
          </w:p>
          <w:p w:rsidR="00ED27D5" w:rsidRPr="003D0553" w:rsidRDefault="00ED27D5" w:rsidP="003A013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Выдан _______________________</w:t>
            </w:r>
          </w:p>
        </w:tc>
      </w:tr>
      <w:tr w:rsidR="00ED27D5" w:rsidRPr="003D0553" w:rsidTr="00917935">
        <w:tc>
          <w:tcPr>
            <w:tcW w:w="4252" w:type="dxa"/>
          </w:tcPr>
          <w:p w:rsidR="00ED27D5" w:rsidRPr="003D0553" w:rsidRDefault="00ED27D5" w:rsidP="00917935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Срок действия до: _________________</w:t>
            </w:r>
          </w:p>
        </w:tc>
        <w:tc>
          <w:tcPr>
            <w:tcW w:w="3827" w:type="dxa"/>
          </w:tcPr>
          <w:p w:rsidR="00ED27D5" w:rsidRPr="003D0553" w:rsidRDefault="00ED27D5" w:rsidP="00917935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3D0553">
              <w:rPr>
                <w:b w:val="0"/>
                <w:sz w:val="24"/>
                <w:szCs w:val="24"/>
              </w:rPr>
              <w:t>Срок действия до ______________</w:t>
            </w:r>
          </w:p>
        </w:tc>
      </w:tr>
    </w:tbl>
    <w:p w:rsidR="00ED27D5" w:rsidRPr="003D0553" w:rsidRDefault="00ED27D5" w:rsidP="00125D0A">
      <w:pPr>
        <w:ind w:left="2832"/>
      </w:pPr>
      <w:r w:rsidRPr="003D0553">
        <w:t xml:space="preserve"> </w:t>
      </w:r>
    </w:p>
    <w:p w:rsidR="00ED27D5" w:rsidRPr="003D0553" w:rsidRDefault="00ED27D5" w:rsidP="00175A8F">
      <w:pPr>
        <w:ind w:left="4253"/>
      </w:pPr>
    </w:p>
    <w:p w:rsidR="00ED27D5" w:rsidRDefault="00ED27D5">
      <w:pPr>
        <w:ind w:firstLine="567"/>
        <w:jc w:val="center"/>
      </w:pPr>
      <w:r w:rsidRPr="003D0553">
        <w:t>1</w:t>
      </w:r>
      <w:r>
        <w:t>.</w:t>
      </w:r>
      <w:r w:rsidRPr="003D0553">
        <w:t xml:space="preserve"> ОСНОВНЫЕ СВЕДЕНИЯ ОБ ИЗДЕЛИИ</w:t>
      </w:r>
    </w:p>
    <w:p w:rsidR="00ED27D5" w:rsidRPr="003D0553" w:rsidRDefault="00ED27D5" w:rsidP="002B481B">
      <w:pPr>
        <w:ind w:firstLine="567"/>
      </w:pPr>
    </w:p>
    <w:p w:rsidR="00ED27D5" w:rsidRPr="003D0553" w:rsidRDefault="00ED27D5" w:rsidP="002B481B">
      <w:pPr>
        <w:ind w:firstLine="567"/>
      </w:pPr>
      <w:r w:rsidRPr="003D0553">
        <w:t>Таблица 1. Основные сведения об арматуре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5391"/>
      </w:tblGrid>
      <w:tr w:rsidR="00ED27D5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ED27D5" w:rsidRPr="003D0553" w:rsidRDefault="00ED27D5" w:rsidP="00917935">
            <w:pPr>
              <w:rPr>
                <w:sz w:val="28"/>
                <w:szCs w:val="28"/>
              </w:rPr>
            </w:pPr>
            <w:r w:rsidRPr="003D0553">
              <w:t xml:space="preserve">Наименование 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ED27D5" w:rsidRPr="003D0553" w:rsidRDefault="00ED27D5" w:rsidP="004817AF">
            <w:pPr>
              <w:rPr>
                <w:sz w:val="28"/>
                <w:szCs w:val="28"/>
              </w:rPr>
            </w:pPr>
          </w:p>
        </w:tc>
      </w:tr>
      <w:tr w:rsidR="00ED27D5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ED27D5" w:rsidRPr="003D0553" w:rsidRDefault="00ED27D5" w:rsidP="00917935">
            <w:pPr>
              <w:rPr>
                <w:sz w:val="28"/>
                <w:szCs w:val="28"/>
              </w:rPr>
            </w:pPr>
            <w:r w:rsidRPr="003D0553">
              <w:t xml:space="preserve">Обозначение 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ED27D5" w:rsidRPr="003D0553" w:rsidRDefault="00ED27D5" w:rsidP="00074270">
            <w:pPr>
              <w:rPr>
                <w:sz w:val="28"/>
                <w:szCs w:val="28"/>
              </w:rPr>
            </w:pPr>
          </w:p>
        </w:tc>
      </w:tr>
      <w:tr w:rsidR="00ED27D5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ED27D5" w:rsidRPr="003D0553" w:rsidRDefault="00ED27D5" w:rsidP="00692327">
            <w:r w:rsidRPr="003D0553">
              <w:t>Документ на изготовление и поставку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ED27D5" w:rsidRPr="003D0553" w:rsidRDefault="00ED27D5" w:rsidP="008441B0"/>
        </w:tc>
      </w:tr>
      <w:tr w:rsidR="00ED27D5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ED27D5" w:rsidRPr="003D0553" w:rsidRDefault="00ED27D5" w:rsidP="00692327">
            <w:r w:rsidRPr="003D0553">
              <w:t>Изготовитель/поставщик, адрес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ED27D5" w:rsidRPr="003D0553" w:rsidRDefault="00ED27D5" w:rsidP="008441B0"/>
        </w:tc>
      </w:tr>
      <w:tr w:rsidR="00ED27D5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ED27D5" w:rsidRPr="003D0553" w:rsidRDefault="00ED27D5" w:rsidP="00692327">
            <w:r w:rsidRPr="003D0553">
              <w:t>Специальная кодировка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ED27D5" w:rsidRPr="003D0553" w:rsidRDefault="00ED27D5" w:rsidP="008441B0"/>
        </w:tc>
      </w:tr>
      <w:tr w:rsidR="00ED27D5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ED27D5" w:rsidRPr="003D0553" w:rsidRDefault="00ED27D5" w:rsidP="00A962B9">
            <w:r w:rsidRPr="003D0553">
              <w:t>Заводской номер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ED27D5" w:rsidRPr="003D0553" w:rsidRDefault="00ED27D5" w:rsidP="00074270"/>
        </w:tc>
      </w:tr>
      <w:tr w:rsidR="00ED27D5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ED27D5" w:rsidRPr="003D0553" w:rsidRDefault="00ED27D5" w:rsidP="00692327">
            <w:r w:rsidRPr="003D0553">
              <w:t>Дата изготовления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ED27D5" w:rsidRPr="003D0553" w:rsidRDefault="00ED27D5" w:rsidP="00415E4B"/>
        </w:tc>
      </w:tr>
      <w:tr w:rsidR="00ED27D5" w:rsidRPr="003D0553" w:rsidTr="00917935">
        <w:tc>
          <w:tcPr>
            <w:tcW w:w="3539" w:type="dxa"/>
            <w:tcBorders>
              <w:right w:val="double" w:sz="4" w:space="0" w:color="auto"/>
            </w:tcBorders>
          </w:tcPr>
          <w:p w:rsidR="00ED27D5" w:rsidRPr="003D0553" w:rsidRDefault="00ED27D5" w:rsidP="00692327">
            <w:r w:rsidRPr="003D0553">
              <w:t>Назначение</w:t>
            </w:r>
          </w:p>
        </w:tc>
        <w:tc>
          <w:tcPr>
            <w:tcW w:w="5391" w:type="dxa"/>
            <w:tcBorders>
              <w:left w:val="double" w:sz="4" w:space="0" w:color="auto"/>
            </w:tcBorders>
          </w:tcPr>
          <w:p w:rsidR="00ED27D5" w:rsidRPr="003D0553" w:rsidRDefault="00ED27D5" w:rsidP="00467234">
            <w:pPr>
              <w:pStyle w:val="BodyText"/>
              <w:spacing w:line="240" w:lineRule="auto"/>
              <w:ind w:right="0"/>
              <w:jc w:val="left"/>
            </w:pPr>
          </w:p>
        </w:tc>
      </w:tr>
    </w:tbl>
    <w:p w:rsidR="00ED27D5" w:rsidRPr="003D0553" w:rsidRDefault="00ED27D5" w:rsidP="00E953C9">
      <w:pPr>
        <w:ind w:firstLine="567"/>
        <w:jc w:val="both"/>
      </w:pPr>
    </w:p>
    <w:p w:rsidR="00ED27D5" w:rsidRDefault="00ED27D5">
      <w:pPr>
        <w:tabs>
          <w:tab w:val="left" w:pos="284"/>
        </w:tabs>
        <w:ind w:left="284"/>
        <w:jc w:val="center"/>
      </w:pPr>
      <w:r w:rsidRPr="003D0553">
        <w:t>2</w:t>
      </w:r>
      <w:r>
        <w:t>.</w:t>
      </w:r>
      <w:r w:rsidRPr="003D0553">
        <w:t xml:space="preserve"> ОСНОВНЫЕ ТЕХНИЧЕСКИЕ ДАННЫЕ</w:t>
      </w:r>
    </w:p>
    <w:p w:rsidR="00ED27D5" w:rsidRPr="003D0553" w:rsidRDefault="00ED27D5" w:rsidP="00917935">
      <w:pPr>
        <w:tabs>
          <w:tab w:val="left" w:pos="284"/>
        </w:tabs>
        <w:ind w:left="284"/>
      </w:pPr>
    </w:p>
    <w:p w:rsidR="00ED27D5" w:rsidRPr="003D0553" w:rsidRDefault="00ED27D5" w:rsidP="00917935">
      <w:pPr>
        <w:tabs>
          <w:tab w:val="left" w:pos="284"/>
        </w:tabs>
        <w:ind w:left="284"/>
        <w:rPr>
          <w:sz w:val="16"/>
          <w:szCs w:val="16"/>
        </w:rPr>
      </w:pPr>
      <w:r w:rsidRPr="003D0553">
        <w:t>Таблица 2.1</w:t>
      </w:r>
      <w:r>
        <w:t>.</w:t>
      </w:r>
      <w:r w:rsidRPr="003D0553">
        <w:t xml:space="preserve"> Основные технические данные арматуры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37"/>
        <w:gridCol w:w="3266"/>
      </w:tblGrid>
      <w:tr w:rsidR="00ED27D5" w:rsidRPr="003D0553" w:rsidTr="00737FBA">
        <w:trPr>
          <w:jc w:val="center"/>
        </w:trPr>
        <w:tc>
          <w:tcPr>
            <w:tcW w:w="5637" w:type="dxa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 параметра</w:t>
            </w:r>
          </w:p>
        </w:tc>
        <w:tc>
          <w:tcPr>
            <w:tcW w:w="3266" w:type="dxa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ED27D5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Классификационное обозначение по НП-068-05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D27D5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295FB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Класс безопасности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A962B9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295FB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 xml:space="preserve">Группа 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trHeight w:val="210"/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2E35EC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Категория сейсмостойкости по НП-031-01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D27D5" w:rsidRPr="003D0553" w:rsidTr="00737FBA">
        <w:trPr>
          <w:trHeight w:val="227"/>
          <w:jc w:val="center"/>
        </w:trPr>
        <w:tc>
          <w:tcPr>
            <w:tcW w:w="5637" w:type="dxa"/>
          </w:tcPr>
          <w:p w:rsidR="00ED27D5" w:rsidRPr="003D0553" w:rsidRDefault="00ED27D5" w:rsidP="004B016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 xml:space="preserve">Диаметр номинальный </w:t>
            </w:r>
            <w:r w:rsidRPr="003D0553">
              <w:rPr>
                <w:szCs w:val="28"/>
                <w:lang w:val="en-US"/>
              </w:rPr>
              <w:t>DN</w:t>
            </w:r>
          </w:p>
        </w:tc>
        <w:tc>
          <w:tcPr>
            <w:tcW w:w="3266" w:type="dxa"/>
          </w:tcPr>
          <w:p w:rsidR="00ED27D5" w:rsidRPr="003D0553" w:rsidRDefault="00ED27D5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trHeight w:val="227"/>
          <w:jc w:val="center"/>
        </w:trPr>
        <w:tc>
          <w:tcPr>
            <w:tcW w:w="5637" w:type="dxa"/>
          </w:tcPr>
          <w:p w:rsidR="00ED27D5" w:rsidRPr="003D0553" w:rsidRDefault="00ED27D5" w:rsidP="00300B3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t>Давление расчетное (или рабочее) Р, МПа (кгс/см</w:t>
            </w:r>
            <w:r w:rsidRPr="003D0553">
              <w:rPr>
                <w:vertAlign w:val="superscript"/>
              </w:rPr>
              <w:t>2</w:t>
            </w:r>
            <w:r w:rsidRPr="003D0553">
              <w:t>)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4817A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trHeight w:val="227"/>
          <w:jc w:val="center"/>
        </w:trPr>
        <w:tc>
          <w:tcPr>
            <w:tcW w:w="5637" w:type="dxa"/>
          </w:tcPr>
          <w:p w:rsidR="00ED27D5" w:rsidRPr="003D0553" w:rsidRDefault="00ED27D5" w:rsidP="004B0165">
            <w:pPr>
              <w:tabs>
                <w:tab w:val="center" w:pos="4677"/>
                <w:tab w:val="right" w:pos="9355"/>
              </w:tabs>
            </w:pPr>
            <w:r w:rsidRPr="003D0553">
              <w:t xml:space="preserve">Температура расчетная (или температура рабочей среды) </w:t>
            </w:r>
            <w:r w:rsidRPr="003D0553">
              <w:rPr>
                <w:lang w:val="en-US"/>
              </w:rPr>
              <w:t>t</w:t>
            </w:r>
            <w:r w:rsidRPr="003D0553">
              <w:t xml:space="preserve">, </w:t>
            </w:r>
            <w:r w:rsidRPr="003D0553">
              <w:rPr>
                <w:vertAlign w:val="superscript"/>
              </w:rPr>
              <w:t>о</w:t>
            </w:r>
            <w:r w:rsidRPr="003D0553">
              <w:t>С</w:t>
            </w:r>
          </w:p>
        </w:tc>
        <w:tc>
          <w:tcPr>
            <w:tcW w:w="3266" w:type="dxa"/>
          </w:tcPr>
          <w:p w:rsidR="00ED27D5" w:rsidRPr="003D0553" w:rsidRDefault="00ED27D5" w:rsidP="004B0165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2E35EC">
            <w:pPr>
              <w:ind w:left="57" w:hanging="57"/>
              <w:rPr>
                <w:szCs w:val="28"/>
              </w:rPr>
            </w:pPr>
            <w:r w:rsidRPr="003D0553">
              <w:rPr>
                <w:szCs w:val="28"/>
              </w:rPr>
              <w:t>Направление подачи рабочей среды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295FB6">
        <w:trPr>
          <w:trHeight w:val="416"/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2E35EC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3D0553">
              <w:rPr>
                <w:szCs w:val="28"/>
              </w:rPr>
              <w:t>Рабочая среда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2E35EC">
            <w:pPr>
              <w:jc w:val="center"/>
            </w:pPr>
          </w:p>
        </w:tc>
      </w:tr>
      <w:tr w:rsidR="00ED27D5" w:rsidRPr="003D0553" w:rsidTr="00737FBA">
        <w:trPr>
          <w:trHeight w:val="227"/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85175D">
            <w:pPr>
              <w:tabs>
                <w:tab w:val="center" w:pos="4677"/>
                <w:tab w:val="right" w:pos="9355"/>
              </w:tabs>
              <w:ind w:right="57"/>
              <w:rPr>
                <w:szCs w:val="28"/>
              </w:rPr>
            </w:pPr>
            <w:r w:rsidRPr="003D0553">
              <w:rPr>
                <w:szCs w:val="28"/>
              </w:rPr>
              <w:t>Герметичность затвора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97760A">
            <w:pPr>
              <w:pStyle w:val="PlainText"/>
              <w:tabs>
                <w:tab w:val="center" w:pos="4677"/>
                <w:tab w:val="right" w:pos="9355"/>
              </w:tabs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trHeight w:val="227"/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2E35EC">
            <w:pPr>
              <w:tabs>
                <w:tab w:val="center" w:pos="4677"/>
                <w:tab w:val="right" w:pos="9355"/>
              </w:tabs>
              <w:ind w:right="57"/>
              <w:rPr>
                <w:szCs w:val="28"/>
              </w:rPr>
            </w:pPr>
            <w:r w:rsidRPr="003D0553">
              <w:rPr>
                <w:szCs w:val="28"/>
              </w:rPr>
              <w:t>Способ управления, обозначение привода (или тип приводного устройства)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97760A">
            <w:pPr>
              <w:pStyle w:val="PlainText"/>
              <w:tabs>
                <w:tab w:val="center" w:pos="4677"/>
                <w:tab w:val="right" w:pos="9355"/>
              </w:tabs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2F79F4">
            <w:pPr>
              <w:tabs>
                <w:tab w:val="center" w:pos="4677"/>
                <w:tab w:val="right" w:pos="9355"/>
              </w:tabs>
              <w:rPr>
                <w:color w:val="000000"/>
                <w:szCs w:val="28"/>
              </w:rPr>
            </w:pPr>
            <w:r w:rsidRPr="003D0553">
              <w:rPr>
                <w:color w:val="000000"/>
                <w:szCs w:val="28"/>
              </w:rPr>
              <w:t xml:space="preserve">Давление гидравлических испытаний </w:t>
            </w:r>
            <w:r w:rsidRPr="003D0553">
              <w:rPr>
                <w:color w:val="000000"/>
                <w:szCs w:val="28"/>
                <w:lang w:val="en-US"/>
              </w:rPr>
              <w:t>Ph</w:t>
            </w:r>
            <w:r w:rsidRPr="003D0553">
              <w:rPr>
                <w:color w:val="000000"/>
                <w:szCs w:val="28"/>
              </w:rPr>
              <w:t xml:space="preserve">, МПа </w:t>
            </w:r>
            <w:r w:rsidRPr="003D0553">
              <w:t>(кгс/см</w:t>
            </w:r>
            <w:r w:rsidRPr="003D0553">
              <w:rPr>
                <w:vertAlign w:val="superscript"/>
              </w:rPr>
              <w:t>2</w:t>
            </w:r>
            <w:r w:rsidRPr="003D0553">
              <w:t>)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190271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2F79F4">
            <w:pPr>
              <w:tabs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3D0553">
              <w:rPr>
                <w:szCs w:val="28"/>
              </w:rPr>
              <w:t>Температура гидравлических испытаний Т</w:t>
            </w:r>
            <w:r w:rsidRPr="003D0553">
              <w:rPr>
                <w:szCs w:val="28"/>
                <w:lang w:val="en-US"/>
              </w:rPr>
              <w:t>h</w:t>
            </w:r>
            <w:r w:rsidRPr="003D0553">
              <w:rPr>
                <w:szCs w:val="28"/>
              </w:rPr>
              <w:t xml:space="preserve">, </w:t>
            </w:r>
            <w:r w:rsidRPr="003D0553">
              <w:rPr>
                <w:szCs w:val="28"/>
                <w:vertAlign w:val="superscript"/>
              </w:rPr>
              <w:t>о</w:t>
            </w:r>
            <w:r w:rsidRPr="003D0553">
              <w:rPr>
                <w:szCs w:val="28"/>
              </w:rPr>
              <w:t>С, не менее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срок службы корпусных деталей, лет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ED27D5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срок службы комплектующих  дет</w:t>
            </w:r>
            <w:r w:rsidRPr="003D0553">
              <w:rPr>
                <w:szCs w:val="28"/>
              </w:rPr>
              <w:t>а</w:t>
            </w:r>
            <w:r w:rsidRPr="003D0553">
              <w:rPr>
                <w:szCs w:val="28"/>
              </w:rPr>
              <w:t>лей, лет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ED27D5" w:rsidRPr="003D0553" w:rsidTr="00737FBA">
        <w:trPr>
          <w:trHeight w:val="365"/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Назначенный ресурс в циклах/часах и др.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ED27D5" w:rsidRPr="003D0553" w:rsidTr="00737FBA">
        <w:trPr>
          <w:trHeight w:val="384"/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Место установки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ED27D5" w:rsidRPr="003D0553" w:rsidTr="00737FBA">
        <w:trPr>
          <w:trHeight w:val="404"/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Установочное положение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ED27D5" w:rsidRPr="003D0553" w:rsidTr="00737FBA">
        <w:trPr>
          <w:trHeight w:val="410"/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Масса, кг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ED27D5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Встроенные средства технического диагностиров</w:t>
            </w:r>
            <w:r w:rsidRPr="003D0553">
              <w:rPr>
                <w:szCs w:val="28"/>
              </w:rPr>
              <w:t>а</w:t>
            </w:r>
            <w:r w:rsidRPr="003D0553">
              <w:rPr>
                <w:szCs w:val="28"/>
              </w:rPr>
              <w:t>ния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ED27D5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Места присоединения внешних средств техническ</w:t>
            </w:r>
            <w:r w:rsidRPr="003D0553">
              <w:rPr>
                <w:szCs w:val="28"/>
              </w:rPr>
              <w:t>о</w:t>
            </w:r>
            <w:r w:rsidRPr="003D0553">
              <w:rPr>
                <w:szCs w:val="28"/>
              </w:rPr>
              <w:t>го диагностирования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ED27D5" w:rsidRPr="003D0553" w:rsidTr="00737FBA">
        <w:trPr>
          <w:trHeight w:val="464"/>
          <w:jc w:val="center"/>
        </w:trPr>
        <w:tc>
          <w:tcPr>
            <w:tcW w:w="5637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Особые отметки</w:t>
            </w:r>
          </w:p>
        </w:tc>
        <w:tc>
          <w:tcPr>
            <w:tcW w:w="3266" w:type="dxa"/>
            <w:vAlign w:val="center"/>
          </w:tcPr>
          <w:p w:rsidR="00ED27D5" w:rsidRPr="003D0553" w:rsidRDefault="00ED27D5" w:rsidP="00190271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</w:tbl>
    <w:p w:rsidR="00ED27D5" w:rsidRPr="003D0553" w:rsidRDefault="00ED27D5"/>
    <w:p w:rsidR="00ED27D5" w:rsidRPr="003D0553" w:rsidRDefault="00ED27D5" w:rsidP="002F79F4">
      <w:pPr>
        <w:ind w:left="284"/>
      </w:pPr>
    </w:p>
    <w:p w:rsidR="00ED27D5" w:rsidRPr="003D0553" w:rsidRDefault="00ED27D5" w:rsidP="002F79F4">
      <w:pPr>
        <w:ind w:left="284"/>
        <w:rPr>
          <w:sz w:val="16"/>
          <w:szCs w:val="16"/>
        </w:rPr>
      </w:pPr>
      <w:r w:rsidRPr="003D0553">
        <w:t>Таблица 2.2</w:t>
      </w:r>
      <w:r>
        <w:t>.</w:t>
      </w:r>
      <w:r w:rsidRPr="003D0553">
        <w:t xml:space="preserve"> Основные технические данные привода</w:t>
      </w:r>
    </w:p>
    <w:tbl>
      <w:tblPr>
        <w:tblW w:w="8901" w:type="dxa"/>
        <w:jc w:val="center"/>
        <w:tblInd w:w="1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46"/>
        <w:gridCol w:w="3387"/>
        <w:gridCol w:w="2868"/>
      </w:tblGrid>
      <w:tr w:rsidR="00ED27D5" w:rsidRPr="003D0553" w:rsidTr="00737FBA">
        <w:trPr>
          <w:trHeight w:val="365"/>
          <w:jc w:val="center"/>
        </w:trPr>
        <w:tc>
          <w:tcPr>
            <w:tcW w:w="6033" w:type="dxa"/>
            <w:gridSpan w:val="2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33512A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 параметра</w:t>
            </w:r>
          </w:p>
        </w:tc>
        <w:tc>
          <w:tcPr>
            <w:tcW w:w="2868" w:type="dxa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33512A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ED27D5" w:rsidRPr="003D0553" w:rsidTr="00737FBA">
        <w:trPr>
          <w:trHeight w:val="365"/>
          <w:jc w:val="center"/>
        </w:trPr>
        <w:tc>
          <w:tcPr>
            <w:tcW w:w="6033" w:type="dxa"/>
            <w:gridSpan w:val="2"/>
            <w:vAlign w:val="center"/>
          </w:tcPr>
          <w:p w:rsidR="00ED27D5" w:rsidRPr="003D0553" w:rsidRDefault="00ED27D5" w:rsidP="009D4C6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Наименование</w:t>
            </w:r>
          </w:p>
        </w:tc>
        <w:tc>
          <w:tcPr>
            <w:tcW w:w="2868" w:type="dxa"/>
            <w:vAlign w:val="center"/>
          </w:tcPr>
          <w:p w:rsidR="00ED27D5" w:rsidRPr="003D0553" w:rsidRDefault="00ED27D5" w:rsidP="009D4C66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ED27D5" w:rsidRPr="003D0553" w:rsidTr="00737FBA">
        <w:trPr>
          <w:trHeight w:val="365"/>
          <w:jc w:val="center"/>
        </w:trPr>
        <w:tc>
          <w:tcPr>
            <w:tcW w:w="6033" w:type="dxa"/>
            <w:gridSpan w:val="2"/>
            <w:vAlign w:val="center"/>
          </w:tcPr>
          <w:p w:rsidR="00ED27D5" w:rsidRPr="003D0553" w:rsidRDefault="00ED27D5" w:rsidP="009D4C66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3D0553">
              <w:rPr>
                <w:szCs w:val="28"/>
              </w:rPr>
              <w:t>Обозначение</w:t>
            </w:r>
          </w:p>
        </w:tc>
        <w:tc>
          <w:tcPr>
            <w:tcW w:w="2868" w:type="dxa"/>
            <w:vAlign w:val="center"/>
          </w:tcPr>
          <w:p w:rsidR="00ED27D5" w:rsidRPr="003D0553" w:rsidRDefault="00ED27D5" w:rsidP="009D4C66">
            <w:pPr>
              <w:tabs>
                <w:tab w:val="center" w:pos="4677"/>
                <w:tab w:val="right" w:pos="9355"/>
              </w:tabs>
              <w:spacing w:line="240" w:lineRule="exact"/>
              <w:jc w:val="center"/>
            </w:pPr>
          </w:p>
        </w:tc>
      </w:tr>
      <w:tr w:rsidR="00ED27D5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ED27D5" w:rsidRPr="003D0553" w:rsidRDefault="00ED27D5" w:rsidP="002F79F4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на изготовление и поставку </w:t>
            </w:r>
          </w:p>
        </w:tc>
        <w:tc>
          <w:tcPr>
            <w:tcW w:w="2868" w:type="dxa"/>
            <w:vAlign w:val="center"/>
          </w:tcPr>
          <w:p w:rsidR="00ED27D5" w:rsidRPr="003D0553" w:rsidRDefault="00ED27D5" w:rsidP="008441B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ED27D5" w:rsidRPr="003D0553" w:rsidRDefault="00ED27D5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Заводской номер и дата изготовления</w:t>
            </w:r>
          </w:p>
        </w:tc>
        <w:tc>
          <w:tcPr>
            <w:tcW w:w="2868" w:type="dxa"/>
            <w:vAlign w:val="center"/>
          </w:tcPr>
          <w:p w:rsidR="00ED27D5" w:rsidRPr="003D0553" w:rsidRDefault="00ED27D5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ED27D5" w:rsidRPr="003D0553" w:rsidRDefault="00ED27D5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Паспорт привода</w:t>
            </w:r>
          </w:p>
        </w:tc>
        <w:tc>
          <w:tcPr>
            <w:tcW w:w="2868" w:type="dxa"/>
            <w:vAlign w:val="center"/>
          </w:tcPr>
          <w:p w:rsidR="00ED27D5" w:rsidRPr="003D0553" w:rsidRDefault="00ED27D5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ED27D5" w:rsidRPr="003D0553" w:rsidRDefault="00ED27D5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Управляющая среда</w:t>
            </w:r>
          </w:p>
        </w:tc>
        <w:tc>
          <w:tcPr>
            <w:tcW w:w="2868" w:type="dxa"/>
            <w:vAlign w:val="center"/>
          </w:tcPr>
          <w:p w:rsidR="00ED27D5" w:rsidRPr="003D0553" w:rsidRDefault="00ED27D5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jc w:val="center"/>
        </w:trPr>
        <w:tc>
          <w:tcPr>
            <w:tcW w:w="2646" w:type="dxa"/>
            <w:vMerge w:val="restart"/>
            <w:vAlign w:val="center"/>
          </w:tcPr>
          <w:p w:rsidR="00ED27D5" w:rsidRPr="003D0553" w:rsidRDefault="00ED27D5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Для электропривода</w:t>
            </w:r>
          </w:p>
        </w:tc>
        <w:tc>
          <w:tcPr>
            <w:tcW w:w="3387" w:type="dxa"/>
            <w:vAlign w:val="center"/>
          </w:tcPr>
          <w:p w:rsidR="00ED27D5" w:rsidRPr="003D0553" w:rsidRDefault="00ED27D5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Параметры тока</w:t>
            </w:r>
          </w:p>
        </w:tc>
        <w:tc>
          <w:tcPr>
            <w:tcW w:w="2868" w:type="dxa"/>
            <w:vAlign w:val="center"/>
          </w:tcPr>
          <w:p w:rsidR="00ED27D5" w:rsidRPr="003D0553" w:rsidRDefault="00ED27D5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jc w:val="center"/>
        </w:trPr>
        <w:tc>
          <w:tcPr>
            <w:tcW w:w="2646" w:type="dxa"/>
            <w:vMerge/>
            <w:vAlign w:val="center"/>
          </w:tcPr>
          <w:p w:rsidR="00ED27D5" w:rsidRPr="003D0553" w:rsidRDefault="00ED27D5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  <w:vAlign w:val="center"/>
          </w:tcPr>
          <w:p w:rsidR="00ED27D5" w:rsidRPr="003D0553" w:rsidRDefault="00ED27D5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Напряжения привода, В</w:t>
            </w:r>
          </w:p>
        </w:tc>
        <w:tc>
          <w:tcPr>
            <w:tcW w:w="2868" w:type="dxa"/>
            <w:vAlign w:val="center"/>
          </w:tcPr>
          <w:p w:rsidR="00ED27D5" w:rsidRPr="003D0553" w:rsidRDefault="00ED27D5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jc w:val="center"/>
        </w:trPr>
        <w:tc>
          <w:tcPr>
            <w:tcW w:w="2646" w:type="dxa"/>
            <w:vMerge/>
            <w:vAlign w:val="center"/>
          </w:tcPr>
          <w:p w:rsidR="00ED27D5" w:rsidRPr="003D0553" w:rsidRDefault="00ED27D5" w:rsidP="002E35EC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7" w:type="dxa"/>
            <w:vAlign w:val="center"/>
          </w:tcPr>
          <w:p w:rsidR="00ED27D5" w:rsidRPr="003D0553" w:rsidRDefault="00ED27D5" w:rsidP="00713197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Мощность привода, кВт</w:t>
            </w:r>
          </w:p>
        </w:tc>
        <w:tc>
          <w:tcPr>
            <w:tcW w:w="2868" w:type="dxa"/>
            <w:vAlign w:val="center"/>
          </w:tcPr>
          <w:p w:rsidR="00ED27D5" w:rsidRPr="003D0553" w:rsidRDefault="00ED27D5" w:rsidP="008B535F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ED27D5" w:rsidRPr="003D0553" w:rsidRDefault="00ED27D5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</w:p>
        </w:tc>
        <w:tc>
          <w:tcPr>
            <w:tcW w:w="2868" w:type="dxa"/>
            <w:vAlign w:val="center"/>
          </w:tcPr>
          <w:p w:rsidR="00ED27D5" w:rsidRPr="003D0553" w:rsidRDefault="00ED27D5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ED27D5" w:rsidRPr="003D0553" w:rsidRDefault="00ED27D5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Максимальный крутящий момент на выходном валу, Н*м</w:t>
            </w:r>
          </w:p>
        </w:tc>
        <w:tc>
          <w:tcPr>
            <w:tcW w:w="2868" w:type="dxa"/>
            <w:vAlign w:val="center"/>
          </w:tcPr>
          <w:p w:rsidR="00ED27D5" w:rsidRPr="003D0553" w:rsidRDefault="00ED27D5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ED27D5" w:rsidRPr="003D0553" w:rsidRDefault="00ED27D5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Число оборотов выходного вала, об/мин</w:t>
            </w:r>
          </w:p>
        </w:tc>
        <w:tc>
          <w:tcPr>
            <w:tcW w:w="2868" w:type="dxa"/>
            <w:vAlign w:val="center"/>
          </w:tcPr>
          <w:p w:rsidR="00ED27D5" w:rsidRPr="003D0553" w:rsidRDefault="00ED27D5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ED27D5" w:rsidRPr="003D0553" w:rsidRDefault="00ED27D5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Масса привода, кг</w:t>
            </w:r>
          </w:p>
        </w:tc>
        <w:tc>
          <w:tcPr>
            <w:tcW w:w="2868" w:type="dxa"/>
            <w:vAlign w:val="center"/>
          </w:tcPr>
          <w:p w:rsidR="00ED27D5" w:rsidRPr="003D0553" w:rsidRDefault="00ED27D5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ED27D5" w:rsidRPr="003D0553" w:rsidRDefault="00ED27D5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Максимальное усилие на маховике, Н (кгс), не более</w:t>
            </w:r>
          </w:p>
        </w:tc>
        <w:tc>
          <w:tcPr>
            <w:tcW w:w="2868" w:type="dxa"/>
            <w:vAlign w:val="center"/>
          </w:tcPr>
          <w:p w:rsidR="00ED27D5" w:rsidRPr="003D0553" w:rsidRDefault="00ED27D5" w:rsidP="00B65D8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jc w:val="center"/>
        </w:trPr>
        <w:tc>
          <w:tcPr>
            <w:tcW w:w="6033" w:type="dxa"/>
            <w:gridSpan w:val="2"/>
            <w:vAlign w:val="center"/>
          </w:tcPr>
          <w:p w:rsidR="00ED27D5" w:rsidRPr="003D0553" w:rsidRDefault="00ED27D5" w:rsidP="009D4C66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2868" w:type="dxa"/>
            <w:vAlign w:val="center"/>
          </w:tcPr>
          <w:p w:rsidR="00ED27D5" w:rsidRPr="003D0553" w:rsidRDefault="00ED27D5" w:rsidP="00074270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7D5" w:rsidRPr="003D0553" w:rsidTr="00737FBA">
        <w:trPr>
          <w:trHeight w:val="397"/>
          <w:jc w:val="center"/>
        </w:trPr>
        <w:tc>
          <w:tcPr>
            <w:tcW w:w="6033" w:type="dxa"/>
            <w:gridSpan w:val="2"/>
            <w:vAlign w:val="center"/>
          </w:tcPr>
          <w:p w:rsidR="00ED27D5" w:rsidRPr="003D0553" w:rsidRDefault="00ED27D5" w:rsidP="00D6159F">
            <w:pPr>
              <w:pStyle w:val="PlainText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0553">
              <w:rPr>
                <w:rFonts w:ascii="Times New Roman" w:hAnsi="Times New Roman" w:cs="Times New Roman"/>
                <w:sz w:val="24"/>
                <w:szCs w:val="24"/>
              </w:rPr>
              <w:t>Особые отметки</w:t>
            </w:r>
          </w:p>
        </w:tc>
        <w:tc>
          <w:tcPr>
            <w:tcW w:w="2868" w:type="dxa"/>
            <w:vAlign w:val="center"/>
          </w:tcPr>
          <w:p w:rsidR="00ED27D5" w:rsidRPr="003D0553" w:rsidRDefault="00ED27D5" w:rsidP="002E35EC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27D5" w:rsidRPr="003D0553" w:rsidRDefault="00ED27D5" w:rsidP="00AE4326">
      <w:pPr>
        <w:ind w:left="284"/>
      </w:pPr>
      <w:r w:rsidRPr="003D0553">
        <w:t xml:space="preserve">  </w:t>
      </w:r>
    </w:p>
    <w:p w:rsidR="00ED27D5" w:rsidRPr="003D0553" w:rsidRDefault="00ED27D5" w:rsidP="00AE4326">
      <w:pPr>
        <w:ind w:left="284"/>
      </w:pPr>
    </w:p>
    <w:p w:rsidR="00ED27D5" w:rsidRPr="003D0553" w:rsidRDefault="00ED27D5" w:rsidP="00AE4326">
      <w:pPr>
        <w:ind w:left="284"/>
      </w:pPr>
      <w:r w:rsidRPr="003D0553">
        <w:t>Таблица 2.3</w:t>
      </w:r>
      <w:r>
        <w:t>.</w:t>
      </w:r>
      <w:r w:rsidRPr="003D0553">
        <w:t xml:space="preserve"> Основные данные датчика положения</w:t>
      </w:r>
    </w:p>
    <w:tbl>
      <w:tblPr>
        <w:tblW w:w="889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61"/>
        <w:gridCol w:w="2835"/>
      </w:tblGrid>
      <w:tr w:rsidR="00ED27D5" w:rsidRPr="003D0553" w:rsidTr="00B63FE2">
        <w:tc>
          <w:tcPr>
            <w:tcW w:w="6061" w:type="dxa"/>
            <w:tcBorders>
              <w:bottom w:val="double" w:sz="4" w:space="0" w:color="auto"/>
            </w:tcBorders>
            <w:vAlign w:val="center"/>
          </w:tcPr>
          <w:p w:rsidR="00ED27D5" w:rsidRPr="00B63FE2" w:rsidRDefault="00ED27D5" w:rsidP="00B63FE2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  <w:r w:rsidRPr="00B63FE2">
              <w:rPr>
                <w:szCs w:val="28"/>
              </w:rPr>
              <w:t>Наименование параметра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ED27D5" w:rsidRPr="00B63FE2" w:rsidRDefault="00ED27D5" w:rsidP="00B63FE2">
            <w:pPr>
              <w:pStyle w:val="PlainText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FE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ED27D5" w:rsidRPr="003D0553" w:rsidTr="00B63FE2">
        <w:tc>
          <w:tcPr>
            <w:tcW w:w="6061" w:type="dxa"/>
            <w:tcBorders>
              <w:top w:val="double" w:sz="4" w:space="0" w:color="auto"/>
            </w:tcBorders>
          </w:tcPr>
          <w:p w:rsidR="00ED27D5" w:rsidRPr="003D0553" w:rsidRDefault="00ED27D5" w:rsidP="0058465F">
            <w:r w:rsidRPr="003D0553">
              <w:t>Наименование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ED27D5" w:rsidRPr="003D0553" w:rsidRDefault="00ED27D5" w:rsidP="0058465F"/>
        </w:tc>
      </w:tr>
      <w:tr w:rsidR="00ED27D5" w:rsidRPr="003D0553" w:rsidTr="00B63FE2">
        <w:tc>
          <w:tcPr>
            <w:tcW w:w="6061" w:type="dxa"/>
          </w:tcPr>
          <w:p w:rsidR="00ED27D5" w:rsidRPr="003D0553" w:rsidRDefault="00ED27D5" w:rsidP="0058465F">
            <w:r w:rsidRPr="003D0553">
              <w:t>Обозначение</w:t>
            </w:r>
          </w:p>
        </w:tc>
        <w:tc>
          <w:tcPr>
            <w:tcW w:w="2835" w:type="dxa"/>
          </w:tcPr>
          <w:p w:rsidR="00ED27D5" w:rsidRPr="003D0553" w:rsidRDefault="00ED27D5" w:rsidP="0058465F"/>
        </w:tc>
      </w:tr>
      <w:tr w:rsidR="00ED27D5" w:rsidRPr="003D0553" w:rsidTr="00B63FE2">
        <w:tc>
          <w:tcPr>
            <w:tcW w:w="6061" w:type="dxa"/>
          </w:tcPr>
          <w:p w:rsidR="00ED27D5" w:rsidRPr="003D0553" w:rsidRDefault="00ED27D5" w:rsidP="0085175D">
            <w:r w:rsidRPr="003D0553">
              <w:t xml:space="preserve">Документ на изготовление и поставку </w:t>
            </w:r>
          </w:p>
        </w:tc>
        <w:tc>
          <w:tcPr>
            <w:tcW w:w="2835" w:type="dxa"/>
          </w:tcPr>
          <w:p w:rsidR="00ED27D5" w:rsidRPr="003D0553" w:rsidRDefault="00ED27D5" w:rsidP="0058465F"/>
        </w:tc>
      </w:tr>
      <w:tr w:rsidR="00ED27D5" w:rsidRPr="003D0553" w:rsidTr="00B63FE2">
        <w:tc>
          <w:tcPr>
            <w:tcW w:w="6061" w:type="dxa"/>
          </w:tcPr>
          <w:p w:rsidR="00ED27D5" w:rsidRPr="003D0553" w:rsidRDefault="00ED27D5" w:rsidP="0058465F">
            <w:r w:rsidRPr="003D0553">
              <w:t>Заводской номер и дата изготовления</w:t>
            </w:r>
          </w:p>
        </w:tc>
        <w:tc>
          <w:tcPr>
            <w:tcW w:w="2835" w:type="dxa"/>
          </w:tcPr>
          <w:p w:rsidR="00ED27D5" w:rsidRPr="003D0553" w:rsidRDefault="00ED27D5" w:rsidP="0058465F"/>
        </w:tc>
      </w:tr>
    </w:tbl>
    <w:p w:rsidR="00ED27D5" w:rsidRPr="003D0553" w:rsidRDefault="00ED27D5" w:rsidP="00E6007A">
      <w:pPr>
        <w:ind w:left="426" w:hanging="425"/>
      </w:pPr>
    </w:p>
    <w:p w:rsidR="00ED27D5" w:rsidRPr="003D0553" w:rsidRDefault="00ED27D5" w:rsidP="00E6007A">
      <w:pPr>
        <w:ind w:left="426" w:hanging="425"/>
        <w:rPr>
          <w:sz w:val="16"/>
          <w:szCs w:val="16"/>
        </w:rPr>
      </w:pPr>
    </w:p>
    <w:p w:rsidR="00ED27D5" w:rsidRPr="003D0553" w:rsidRDefault="00ED27D5" w:rsidP="00E6007A">
      <w:pPr>
        <w:ind w:left="426" w:hanging="425"/>
      </w:pPr>
    </w:p>
    <w:p w:rsidR="00ED27D5" w:rsidRPr="003D0553" w:rsidRDefault="00ED27D5" w:rsidP="00D350ED">
      <w:pPr>
        <w:rPr>
          <w:sz w:val="28"/>
        </w:rPr>
      </w:pPr>
    </w:p>
    <w:p w:rsidR="00ED27D5" w:rsidRPr="003D0553" w:rsidRDefault="00ED27D5" w:rsidP="00D350ED">
      <w:pPr>
        <w:rPr>
          <w:sz w:val="28"/>
        </w:rPr>
        <w:sectPr w:rsidR="00ED27D5" w:rsidRPr="003D0553" w:rsidSect="001A0CB3">
          <w:headerReference w:type="default" r:id="rId7"/>
          <w:footerReference w:type="default" r:id="rId8"/>
          <w:pgSz w:w="11906" w:h="16838" w:code="9"/>
          <w:pgMar w:top="720" w:right="794" w:bottom="709" w:left="1588" w:header="340" w:footer="510" w:gutter="0"/>
          <w:pgNumType w:start="10"/>
          <w:cols w:space="708"/>
          <w:docGrid w:linePitch="360"/>
        </w:sectPr>
      </w:pPr>
    </w:p>
    <w:p w:rsidR="00ED27D5" w:rsidRDefault="00ED27D5">
      <w:pPr>
        <w:pStyle w:val="Heading4"/>
        <w:tabs>
          <w:tab w:val="left" w:pos="142"/>
          <w:tab w:val="right" w:pos="14185"/>
        </w:tabs>
        <w:spacing w:before="0" w:after="0"/>
        <w:ind w:left="284"/>
        <w:jc w:val="center"/>
        <w:rPr>
          <w:b w:val="0"/>
          <w:sz w:val="24"/>
          <w:szCs w:val="24"/>
        </w:rPr>
      </w:pPr>
      <w:r w:rsidRPr="00151300">
        <w:rPr>
          <w:b w:val="0"/>
          <w:sz w:val="24"/>
          <w:szCs w:val="24"/>
        </w:rPr>
        <w:t>3. СВЕДЕНИЯ О МАТЕРИАЛАХ ОСНОВНЫХ ДЕТАЛЕЙ</w:t>
      </w:r>
    </w:p>
    <w:p w:rsidR="00ED27D5" w:rsidRPr="003D0553" w:rsidRDefault="00ED27D5" w:rsidP="00D4303F"/>
    <w:p w:rsidR="00ED27D5" w:rsidRPr="003D0553" w:rsidRDefault="00ED27D5" w:rsidP="00173CB7">
      <w:pPr>
        <w:ind w:left="284"/>
      </w:pPr>
      <w:r w:rsidRPr="003D0553">
        <w:t>Таблица 3.1</w:t>
      </w:r>
      <w:r>
        <w:t>.</w:t>
      </w:r>
      <w:r w:rsidRPr="003D0553">
        <w:t xml:space="preserve"> Сведения о химическом составе материалов основных деталей</w:t>
      </w:r>
    </w:p>
    <w:tbl>
      <w:tblPr>
        <w:tblpPr w:leftFromText="180" w:rightFromText="180" w:vertAnchor="text" w:tblpX="324" w:tblpY="1"/>
        <w:tblOverlap w:val="never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709"/>
        <w:gridCol w:w="567"/>
        <w:gridCol w:w="70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ED27D5" w:rsidRPr="003D0553" w:rsidTr="00173CB7">
        <w:trPr>
          <w:cantSplit/>
          <w:trHeight w:val="240"/>
        </w:trPr>
        <w:tc>
          <w:tcPr>
            <w:tcW w:w="817" w:type="dxa"/>
            <w:vMerge w:val="restart"/>
            <w:textDirection w:val="btLr"/>
          </w:tcPr>
          <w:p w:rsidR="00ED27D5" w:rsidRPr="003D0553" w:rsidRDefault="00ED27D5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имен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ние и обознач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ние д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ли</w:t>
            </w:r>
          </w:p>
        </w:tc>
        <w:tc>
          <w:tcPr>
            <w:tcW w:w="709" w:type="dxa"/>
            <w:vMerge w:val="restart"/>
            <w:textDirection w:val="btLr"/>
          </w:tcPr>
          <w:p w:rsidR="00ED27D5" w:rsidRPr="003D0553" w:rsidRDefault="00ED27D5" w:rsidP="00173CB7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Марка  материала, стандарт  или ТУ</w:t>
            </w:r>
          </w:p>
        </w:tc>
        <w:tc>
          <w:tcPr>
            <w:tcW w:w="567" w:type="dxa"/>
            <w:vMerge w:val="restart"/>
            <w:textDirection w:val="btLr"/>
          </w:tcPr>
          <w:p w:rsidR="00ED27D5" w:rsidRPr="003D0553" w:rsidRDefault="00ED27D5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>Номер плавки</w:t>
            </w:r>
          </w:p>
        </w:tc>
        <w:tc>
          <w:tcPr>
            <w:tcW w:w="709" w:type="dxa"/>
            <w:vMerge w:val="restart"/>
            <w:textDirection w:val="btLr"/>
          </w:tcPr>
          <w:p w:rsidR="00ED27D5" w:rsidRPr="003D0553" w:rsidRDefault="00ED27D5" w:rsidP="00173CB7">
            <w:pPr>
              <w:ind w:left="113" w:right="113"/>
              <w:jc w:val="center"/>
            </w:pPr>
            <w:r w:rsidRPr="003D0553">
              <w:rPr>
                <w:sz w:val="22"/>
              </w:rPr>
              <w:t xml:space="preserve">Номер  </w:t>
            </w:r>
            <w:r w:rsidRPr="003D0553">
              <w:rPr>
                <w:sz w:val="22"/>
                <w:szCs w:val="22"/>
              </w:rPr>
              <w:t>сертификата</w:t>
            </w:r>
          </w:p>
        </w:tc>
        <w:tc>
          <w:tcPr>
            <w:tcW w:w="4677" w:type="dxa"/>
            <w:gridSpan w:val="11"/>
            <w:vAlign w:val="center"/>
          </w:tcPr>
          <w:p w:rsidR="00ED27D5" w:rsidRPr="003D0553" w:rsidRDefault="00ED27D5" w:rsidP="00173CB7">
            <w:pPr>
              <w:jc w:val="center"/>
            </w:pPr>
            <w:r w:rsidRPr="003D0553">
              <w:t>Массовая доля элементов по документ</w:t>
            </w:r>
            <w:r w:rsidRPr="003D0553">
              <w:t>а</w:t>
            </w:r>
            <w:r w:rsidRPr="003D0553">
              <w:t>ции, %</w:t>
            </w:r>
          </w:p>
        </w:tc>
      </w:tr>
      <w:tr w:rsidR="00ED27D5" w:rsidRPr="003D0553" w:rsidTr="00173CB7">
        <w:trPr>
          <w:cantSplit/>
          <w:trHeight w:val="296"/>
        </w:trPr>
        <w:tc>
          <w:tcPr>
            <w:tcW w:w="817" w:type="dxa"/>
            <w:vMerge/>
          </w:tcPr>
          <w:p w:rsidR="00ED27D5" w:rsidRPr="003D0553" w:rsidRDefault="00ED27D5" w:rsidP="00173CB7">
            <w:pPr>
              <w:jc w:val="center"/>
            </w:pPr>
          </w:p>
        </w:tc>
        <w:tc>
          <w:tcPr>
            <w:tcW w:w="709" w:type="dxa"/>
            <w:vMerge/>
          </w:tcPr>
          <w:p w:rsidR="00ED27D5" w:rsidRPr="003D0553" w:rsidRDefault="00ED27D5" w:rsidP="00173CB7">
            <w:pPr>
              <w:jc w:val="center"/>
            </w:pPr>
          </w:p>
        </w:tc>
        <w:tc>
          <w:tcPr>
            <w:tcW w:w="567" w:type="dxa"/>
            <w:vMerge/>
          </w:tcPr>
          <w:p w:rsidR="00ED27D5" w:rsidRPr="003D0553" w:rsidRDefault="00ED27D5" w:rsidP="00173CB7">
            <w:pPr>
              <w:jc w:val="center"/>
            </w:pPr>
          </w:p>
        </w:tc>
        <w:tc>
          <w:tcPr>
            <w:tcW w:w="709" w:type="dxa"/>
            <w:vMerge/>
          </w:tcPr>
          <w:p w:rsidR="00ED27D5" w:rsidRPr="003D0553" w:rsidRDefault="00ED27D5" w:rsidP="00173CB7">
            <w:pPr>
              <w:jc w:val="center"/>
            </w:pPr>
          </w:p>
        </w:tc>
        <w:tc>
          <w:tcPr>
            <w:tcW w:w="4677" w:type="dxa"/>
            <w:gridSpan w:val="11"/>
            <w:vAlign w:val="center"/>
          </w:tcPr>
          <w:p w:rsidR="00ED27D5" w:rsidRPr="003D0553" w:rsidRDefault="00ED27D5" w:rsidP="00173CB7">
            <w:pPr>
              <w:jc w:val="center"/>
            </w:pPr>
            <w:r w:rsidRPr="003D0553">
              <w:t>Фактическое содержание элементов, %</w:t>
            </w:r>
          </w:p>
        </w:tc>
      </w:tr>
      <w:tr w:rsidR="00ED27D5" w:rsidRPr="003D0553" w:rsidTr="00173CB7">
        <w:trPr>
          <w:cantSplit/>
          <w:trHeight w:val="1811"/>
        </w:trPr>
        <w:tc>
          <w:tcPr>
            <w:tcW w:w="817" w:type="dxa"/>
            <w:vMerge/>
            <w:tcBorders>
              <w:bottom w:val="double" w:sz="4" w:space="0" w:color="auto"/>
            </w:tcBorders>
          </w:tcPr>
          <w:p w:rsidR="00ED27D5" w:rsidRPr="003D0553" w:rsidRDefault="00ED27D5" w:rsidP="00173CB7">
            <w:pPr>
              <w:jc w:val="center"/>
            </w:pPr>
            <w:bookmarkStart w:id="0" w:name="_Hlt525541516"/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ED27D5" w:rsidRPr="003D0553" w:rsidRDefault="00ED27D5" w:rsidP="00173CB7">
            <w:pPr>
              <w:jc w:val="center"/>
            </w:pPr>
          </w:p>
        </w:tc>
        <w:tc>
          <w:tcPr>
            <w:tcW w:w="567" w:type="dxa"/>
            <w:vMerge/>
            <w:tcBorders>
              <w:bottom w:val="double" w:sz="4" w:space="0" w:color="auto"/>
            </w:tcBorders>
          </w:tcPr>
          <w:p w:rsidR="00ED27D5" w:rsidRPr="003D0553" w:rsidRDefault="00ED27D5" w:rsidP="00173CB7">
            <w:pPr>
              <w:jc w:val="center"/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ED27D5" w:rsidRPr="003D0553" w:rsidRDefault="00ED27D5" w:rsidP="00173CB7">
            <w:pPr>
              <w:jc w:val="center"/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ED27D5" w:rsidRPr="003D0553" w:rsidRDefault="00ED27D5" w:rsidP="00173CB7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ED27D5" w:rsidRPr="003D0553" w:rsidRDefault="00ED27D5" w:rsidP="00173CB7">
            <w:pPr>
              <w:ind w:left="108" w:hanging="108"/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:rsidR="00ED27D5" w:rsidRPr="003D0553" w:rsidRDefault="00ED27D5" w:rsidP="00173CB7">
            <w:pPr>
              <w:ind w:left="108" w:hanging="108"/>
              <w:jc w:val="center"/>
              <w:rPr>
                <w:sz w:val="18"/>
              </w:rPr>
            </w:pPr>
          </w:p>
        </w:tc>
      </w:tr>
      <w:bookmarkEnd w:id="0"/>
      <w:tr w:rsidR="00ED27D5" w:rsidRPr="003D0553" w:rsidTr="00173CB7">
        <w:trPr>
          <w:cantSplit/>
          <w:trHeight w:val="367"/>
        </w:trPr>
        <w:tc>
          <w:tcPr>
            <w:tcW w:w="817" w:type="dxa"/>
            <w:vMerge w:val="restart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173CB7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173C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173CB7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ED27D5" w:rsidRPr="003D0553" w:rsidTr="00173CB7">
        <w:trPr>
          <w:cantSplit/>
          <w:trHeight w:val="339"/>
        </w:trPr>
        <w:tc>
          <w:tcPr>
            <w:tcW w:w="817" w:type="dxa"/>
            <w:vMerge/>
            <w:vAlign w:val="center"/>
          </w:tcPr>
          <w:p w:rsidR="00ED27D5" w:rsidRPr="003D0553" w:rsidRDefault="00ED27D5" w:rsidP="00173CB7">
            <w:pPr>
              <w:ind w:left="-113" w:right="-113"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ED27D5" w:rsidRPr="003D0553" w:rsidRDefault="00ED27D5" w:rsidP="00173CB7">
            <w:pPr>
              <w:pStyle w:val="Heading1"/>
              <w:spacing w:before="0" w:after="0"/>
              <w:ind w:left="-113" w:right="-113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ED27D5" w:rsidRPr="003D0553" w:rsidRDefault="00ED27D5" w:rsidP="00173CB7">
            <w:pPr>
              <w:ind w:left="-113"/>
              <w:jc w:val="center"/>
              <w:rPr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ED27D5" w:rsidRPr="003D0553" w:rsidRDefault="00ED27D5" w:rsidP="00173CB7">
            <w:pPr>
              <w:ind w:left="-113"/>
              <w:jc w:val="center"/>
              <w:rPr>
                <w:sz w:val="28"/>
              </w:rPr>
            </w:pPr>
          </w:p>
        </w:tc>
        <w:tc>
          <w:tcPr>
            <w:tcW w:w="425" w:type="dxa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6" w:type="dxa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  <w:tc>
          <w:tcPr>
            <w:tcW w:w="425" w:type="dxa"/>
            <w:vAlign w:val="center"/>
          </w:tcPr>
          <w:p w:rsidR="00ED27D5" w:rsidRPr="003D0553" w:rsidRDefault="00ED27D5" w:rsidP="00173CB7">
            <w:pPr>
              <w:jc w:val="center"/>
              <w:rPr>
                <w:sz w:val="20"/>
              </w:rPr>
            </w:pPr>
          </w:p>
        </w:tc>
      </w:tr>
    </w:tbl>
    <w:p w:rsidR="00ED27D5" w:rsidRPr="003D0553" w:rsidRDefault="00ED27D5" w:rsidP="00443EDE">
      <w:pPr>
        <w:rPr>
          <w:bCs/>
          <w:sz w:val="10"/>
          <w:szCs w:val="10"/>
        </w:rPr>
      </w:pPr>
    </w:p>
    <w:p w:rsidR="00ED27D5" w:rsidRPr="003D0553" w:rsidRDefault="00ED27D5"/>
    <w:p w:rsidR="00ED27D5" w:rsidRPr="003D0553" w:rsidRDefault="00ED27D5"/>
    <w:p w:rsidR="00ED27D5" w:rsidRPr="003D0553" w:rsidRDefault="00ED27D5"/>
    <w:p w:rsidR="00ED27D5" w:rsidRPr="003D0553" w:rsidRDefault="00ED27D5"/>
    <w:p w:rsidR="00ED27D5" w:rsidRPr="003D0553" w:rsidRDefault="00ED27D5"/>
    <w:p w:rsidR="00ED27D5" w:rsidRPr="003D0553" w:rsidRDefault="00ED27D5"/>
    <w:p w:rsidR="00ED27D5" w:rsidRPr="003D0553" w:rsidRDefault="00ED27D5"/>
    <w:p w:rsidR="00ED27D5" w:rsidRPr="003D0553" w:rsidRDefault="00ED27D5"/>
    <w:p w:rsidR="00ED27D5" w:rsidRPr="003D0553" w:rsidRDefault="00ED27D5"/>
    <w:p w:rsidR="00ED27D5" w:rsidRPr="003D0553" w:rsidRDefault="00ED27D5"/>
    <w:p w:rsidR="00ED27D5" w:rsidRPr="003D0553" w:rsidRDefault="00ED27D5"/>
    <w:p w:rsidR="00ED27D5" w:rsidRPr="003D0553" w:rsidRDefault="00ED27D5"/>
    <w:p w:rsidR="00ED27D5" w:rsidRPr="003D0553" w:rsidRDefault="00ED27D5"/>
    <w:p w:rsidR="00ED27D5" w:rsidRPr="003D0553" w:rsidRDefault="00ED27D5"/>
    <w:p w:rsidR="00ED27D5" w:rsidRPr="003D0553" w:rsidRDefault="00ED27D5" w:rsidP="00173CB7">
      <w:pPr>
        <w:ind w:left="284"/>
      </w:pPr>
      <w:r w:rsidRPr="003D0553">
        <w:t>Таблица 3.2</w:t>
      </w:r>
      <w:r>
        <w:t>.</w:t>
      </w:r>
      <w:r w:rsidRPr="003D0553">
        <w:t xml:space="preserve"> Сведения о механических свойствах материалов основных деталей</w:t>
      </w:r>
    </w:p>
    <w:p w:rsidR="00ED27D5" w:rsidRPr="003D0553" w:rsidRDefault="00ED27D5" w:rsidP="00457404">
      <w:pPr>
        <w:jc w:val="both"/>
        <w:rPr>
          <w:sz w:val="10"/>
          <w:szCs w:val="10"/>
        </w:rPr>
      </w:pPr>
    </w:p>
    <w:tbl>
      <w:tblPr>
        <w:tblW w:w="8546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8"/>
        <w:gridCol w:w="709"/>
        <w:gridCol w:w="851"/>
        <w:gridCol w:w="425"/>
        <w:gridCol w:w="850"/>
        <w:gridCol w:w="426"/>
        <w:gridCol w:w="283"/>
        <w:gridCol w:w="425"/>
        <w:gridCol w:w="284"/>
        <w:gridCol w:w="425"/>
        <w:gridCol w:w="426"/>
        <w:gridCol w:w="425"/>
        <w:gridCol w:w="425"/>
        <w:gridCol w:w="425"/>
        <w:gridCol w:w="567"/>
        <w:gridCol w:w="426"/>
        <w:gridCol w:w="426"/>
      </w:tblGrid>
      <w:tr w:rsidR="00ED27D5" w:rsidRPr="003D0553" w:rsidTr="00173CB7">
        <w:trPr>
          <w:cantSplit/>
          <w:trHeight w:val="451"/>
        </w:trPr>
        <w:tc>
          <w:tcPr>
            <w:tcW w:w="748" w:type="dxa"/>
            <w:vMerge w:val="restart"/>
            <w:textDirection w:val="btLr"/>
            <w:vAlign w:val="center"/>
          </w:tcPr>
          <w:p w:rsidR="00ED27D5" w:rsidRPr="003D0553" w:rsidRDefault="00ED27D5" w:rsidP="00D4303F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Н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им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в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ние и об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зн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ч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ние д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тали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ED27D5" w:rsidRPr="003D0553" w:rsidRDefault="00ED27D5" w:rsidP="00D4303F">
            <w:pPr>
              <w:ind w:left="113" w:right="113"/>
              <w:jc w:val="center"/>
              <w:rPr>
                <w:bCs/>
              </w:rPr>
            </w:pPr>
            <w:r w:rsidRPr="003D0553">
              <w:rPr>
                <w:bCs/>
                <w:sz w:val="22"/>
              </w:rPr>
              <w:t>Марка  м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т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ри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ла, стандарт  или ТУ</w:t>
            </w:r>
          </w:p>
        </w:tc>
        <w:tc>
          <w:tcPr>
            <w:tcW w:w="851" w:type="dxa"/>
            <w:vMerge w:val="restart"/>
            <w:textDirection w:val="btLr"/>
          </w:tcPr>
          <w:p w:rsidR="00ED27D5" w:rsidRPr="003D0553" w:rsidRDefault="00ED27D5" w:rsidP="00D4303F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№ се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тиф</w:t>
            </w:r>
            <w:r w:rsidRPr="003D0553">
              <w:rPr>
                <w:bCs/>
                <w:sz w:val="22"/>
              </w:rPr>
              <w:t>и</w:t>
            </w:r>
            <w:r w:rsidRPr="003D0553">
              <w:rPr>
                <w:bCs/>
                <w:sz w:val="22"/>
              </w:rPr>
              <w:t>ката, (пр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токол исп</w:t>
            </w:r>
            <w:r w:rsidRPr="003D0553">
              <w:rPr>
                <w:bCs/>
                <w:sz w:val="22"/>
              </w:rPr>
              <w:t>ы</w:t>
            </w:r>
            <w:r w:rsidRPr="003D0553">
              <w:rPr>
                <w:bCs/>
                <w:sz w:val="22"/>
              </w:rPr>
              <w:t>таний при по</w:t>
            </w:r>
            <w:r w:rsidRPr="003D0553">
              <w:rPr>
                <w:bCs/>
                <w:sz w:val="22"/>
              </w:rPr>
              <w:t>д</w:t>
            </w:r>
            <w:r w:rsidRPr="003D0553">
              <w:rPr>
                <w:bCs/>
                <w:sz w:val="22"/>
              </w:rPr>
              <w:t>тве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жд</w:t>
            </w:r>
            <w:r w:rsidRPr="003D0553">
              <w:rPr>
                <w:bCs/>
                <w:sz w:val="22"/>
              </w:rPr>
              <w:t>е</w:t>
            </w:r>
            <w:r w:rsidRPr="003D0553">
              <w:rPr>
                <w:bCs/>
                <w:sz w:val="22"/>
              </w:rPr>
              <w:t>нии)</w:t>
            </w:r>
          </w:p>
        </w:tc>
        <w:tc>
          <w:tcPr>
            <w:tcW w:w="425" w:type="dxa"/>
            <w:vMerge w:val="restart"/>
            <w:textDirection w:val="btLr"/>
          </w:tcPr>
          <w:p w:rsidR="00ED27D5" w:rsidRPr="003D0553" w:rsidRDefault="00ED27D5" w:rsidP="006123A1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Номер плавки</w:t>
            </w:r>
          </w:p>
        </w:tc>
        <w:tc>
          <w:tcPr>
            <w:tcW w:w="850" w:type="dxa"/>
            <w:vMerge w:val="restart"/>
            <w:textDirection w:val="btLr"/>
          </w:tcPr>
          <w:p w:rsidR="00ED27D5" w:rsidRPr="003D0553" w:rsidRDefault="00ED27D5" w:rsidP="006123A1">
            <w:pPr>
              <w:jc w:val="center"/>
              <w:rPr>
                <w:bCs/>
              </w:rPr>
            </w:pPr>
            <w:r w:rsidRPr="003D0553">
              <w:rPr>
                <w:bCs/>
                <w:sz w:val="22"/>
              </w:rPr>
              <w:t>Виды, режимы  терм</w:t>
            </w:r>
            <w:r w:rsidRPr="003D0553">
              <w:rPr>
                <w:bCs/>
                <w:sz w:val="22"/>
              </w:rPr>
              <w:t>о</w:t>
            </w:r>
            <w:r w:rsidRPr="003D0553">
              <w:rPr>
                <w:bCs/>
                <w:sz w:val="22"/>
              </w:rPr>
              <w:t>обр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ботки (по се</w:t>
            </w:r>
            <w:r w:rsidRPr="003D0553">
              <w:rPr>
                <w:bCs/>
                <w:sz w:val="22"/>
              </w:rPr>
              <w:t>р</w:t>
            </w:r>
            <w:r w:rsidRPr="003D0553">
              <w:rPr>
                <w:bCs/>
                <w:sz w:val="22"/>
              </w:rPr>
              <w:t>тифик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ту или ТД з</w:t>
            </w:r>
            <w:r w:rsidRPr="003D0553">
              <w:rPr>
                <w:bCs/>
                <w:sz w:val="22"/>
              </w:rPr>
              <w:t>а</w:t>
            </w:r>
            <w:r w:rsidRPr="003D0553">
              <w:rPr>
                <w:bCs/>
                <w:sz w:val="22"/>
              </w:rPr>
              <w:t>вода)</w:t>
            </w:r>
          </w:p>
          <w:p w:rsidR="00ED27D5" w:rsidRPr="003D0553" w:rsidRDefault="00ED27D5" w:rsidP="006123A1">
            <w:pPr>
              <w:jc w:val="center"/>
              <w:rPr>
                <w:bCs/>
              </w:rPr>
            </w:pPr>
          </w:p>
        </w:tc>
        <w:tc>
          <w:tcPr>
            <w:tcW w:w="4963" w:type="dxa"/>
            <w:gridSpan w:val="12"/>
            <w:vAlign w:val="center"/>
          </w:tcPr>
          <w:p w:rsidR="00ED27D5" w:rsidRPr="003D0553" w:rsidRDefault="00ED27D5" w:rsidP="006123A1">
            <w:pPr>
              <w:pStyle w:val="Heading2"/>
              <w:rPr>
                <w:sz w:val="24"/>
              </w:rPr>
            </w:pPr>
            <w:r w:rsidRPr="003D0553">
              <w:rPr>
                <w:sz w:val="24"/>
              </w:rPr>
              <w:t>Механические свойства при температуре 20 °С</w:t>
            </w:r>
          </w:p>
        </w:tc>
      </w:tr>
      <w:tr w:rsidR="00ED27D5" w:rsidRPr="003D0553" w:rsidTr="00173CB7">
        <w:trPr>
          <w:cantSplit/>
          <w:trHeight w:val="1421"/>
        </w:trPr>
        <w:tc>
          <w:tcPr>
            <w:tcW w:w="748" w:type="dxa"/>
            <w:vMerge/>
          </w:tcPr>
          <w:p w:rsidR="00ED27D5" w:rsidRPr="003D0553" w:rsidRDefault="00ED27D5" w:rsidP="006123A1"/>
        </w:tc>
        <w:tc>
          <w:tcPr>
            <w:tcW w:w="709" w:type="dxa"/>
            <w:vMerge/>
          </w:tcPr>
          <w:p w:rsidR="00ED27D5" w:rsidRPr="003D0553" w:rsidRDefault="00ED27D5" w:rsidP="006123A1"/>
        </w:tc>
        <w:tc>
          <w:tcPr>
            <w:tcW w:w="851" w:type="dxa"/>
            <w:vMerge/>
          </w:tcPr>
          <w:p w:rsidR="00ED27D5" w:rsidRPr="003D0553" w:rsidRDefault="00ED27D5" w:rsidP="006123A1"/>
        </w:tc>
        <w:tc>
          <w:tcPr>
            <w:tcW w:w="425" w:type="dxa"/>
            <w:vMerge/>
          </w:tcPr>
          <w:p w:rsidR="00ED27D5" w:rsidRPr="003D0553" w:rsidRDefault="00ED27D5" w:rsidP="006123A1"/>
        </w:tc>
        <w:tc>
          <w:tcPr>
            <w:tcW w:w="850" w:type="dxa"/>
            <w:vMerge/>
          </w:tcPr>
          <w:p w:rsidR="00ED27D5" w:rsidRPr="003D0553" w:rsidRDefault="00ED27D5" w:rsidP="006123A1"/>
        </w:tc>
        <w:tc>
          <w:tcPr>
            <w:tcW w:w="709" w:type="dxa"/>
            <w:gridSpan w:val="2"/>
            <w:textDirection w:val="btLr"/>
            <w:vAlign w:val="center"/>
          </w:tcPr>
          <w:p w:rsidR="00ED27D5" w:rsidRPr="003D0553" w:rsidRDefault="00ED27D5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Пр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дел прочно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ти σ</w:t>
            </w:r>
            <w:r w:rsidRPr="003D0553">
              <w:rPr>
                <w:sz w:val="20"/>
                <w:vertAlign w:val="subscript"/>
              </w:rPr>
              <w:t>в, МПа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ED27D5" w:rsidRPr="003D0553" w:rsidRDefault="00ED27D5" w:rsidP="0016231E">
            <w:pPr>
              <w:ind w:left="113" w:right="113"/>
              <w:jc w:val="center"/>
              <w:rPr>
                <w:sz w:val="18"/>
              </w:rPr>
            </w:pPr>
            <w:r w:rsidRPr="003D0553">
              <w:rPr>
                <w:sz w:val="20"/>
              </w:rPr>
              <w:t>Пр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дел т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к</w:t>
            </w:r>
            <w:r w:rsidRPr="003D0553">
              <w:rPr>
                <w:sz w:val="20"/>
              </w:rPr>
              <w:t>у</w:t>
            </w:r>
            <w:r w:rsidRPr="003D0553">
              <w:rPr>
                <w:sz w:val="20"/>
              </w:rPr>
              <w:t>чести σ</w:t>
            </w:r>
            <w:r w:rsidRPr="003D0553">
              <w:rPr>
                <w:sz w:val="20"/>
                <w:vertAlign w:val="subscript"/>
              </w:rPr>
              <w:t>0,2 , МПа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ED27D5" w:rsidRPr="003D0553" w:rsidRDefault="00ED27D5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Отн</w:t>
            </w:r>
            <w:r w:rsidRPr="003D0553">
              <w:rPr>
                <w:sz w:val="20"/>
              </w:rPr>
              <w:t>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тел</w:t>
            </w:r>
            <w:r w:rsidRPr="003D0553">
              <w:rPr>
                <w:sz w:val="20"/>
              </w:rPr>
              <w:t>ь</w:t>
            </w:r>
            <w:r w:rsidRPr="003D0553">
              <w:rPr>
                <w:sz w:val="20"/>
              </w:rPr>
              <w:t>ное удл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нение δ</w:t>
            </w:r>
            <w:r w:rsidRPr="003D0553">
              <w:rPr>
                <w:sz w:val="20"/>
                <w:vertAlign w:val="subscript"/>
              </w:rPr>
              <w:t xml:space="preserve">5, </w:t>
            </w:r>
            <w:r w:rsidRPr="003D0553">
              <w:rPr>
                <w:sz w:val="20"/>
              </w:rPr>
              <w:t>%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ED27D5" w:rsidRPr="003D0553" w:rsidRDefault="00ED27D5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Отн</w:t>
            </w:r>
            <w:r w:rsidRPr="003D0553">
              <w:rPr>
                <w:sz w:val="20"/>
              </w:rPr>
              <w:t>о</w:t>
            </w:r>
            <w:r w:rsidRPr="003D0553">
              <w:rPr>
                <w:sz w:val="20"/>
              </w:rPr>
              <w:t>с</w:t>
            </w:r>
            <w:r w:rsidRPr="003D0553">
              <w:rPr>
                <w:sz w:val="20"/>
              </w:rPr>
              <w:t>и</w:t>
            </w:r>
            <w:r w:rsidRPr="003D0553">
              <w:rPr>
                <w:sz w:val="20"/>
              </w:rPr>
              <w:t>тел</w:t>
            </w:r>
            <w:r w:rsidRPr="003D0553">
              <w:rPr>
                <w:sz w:val="20"/>
              </w:rPr>
              <w:t>ь</w:t>
            </w:r>
            <w:r w:rsidRPr="003D0553">
              <w:rPr>
                <w:sz w:val="20"/>
              </w:rPr>
              <w:t>ное суж</w:t>
            </w:r>
            <w:r w:rsidRPr="003D0553">
              <w:rPr>
                <w:sz w:val="20"/>
              </w:rPr>
              <w:t>е</w:t>
            </w:r>
            <w:r w:rsidRPr="003D0553">
              <w:rPr>
                <w:sz w:val="20"/>
              </w:rPr>
              <w:t>ние ψ, %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ED27D5" w:rsidRPr="003D0553" w:rsidRDefault="00ED27D5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Ударная вязкость КС</w:t>
            </w:r>
            <w:r w:rsidRPr="003D0553">
              <w:rPr>
                <w:sz w:val="20"/>
                <w:lang w:val="en-US"/>
              </w:rPr>
              <w:t>U</w:t>
            </w:r>
            <w:r w:rsidRPr="003D0553">
              <w:rPr>
                <w:sz w:val="20"/>
              </w:rPr>
              <w:t>, Дж/см</w:t>
            </w:r>
            <w:r w:rsidRPr="003D0553">
              <w:rPr>
                <w:sz w:val="20"/>
                <w:vertAlign w:val="superscript"/>
              </w:rPr>
              <w:t xml:space="preserve">2  </w:t>
            </w:r>
            <w:r w:rsidRPr="003D0553">
              <w:rPr>
                <w:sz w:val="20"/>
              </w:rPr>
              <w:t>(кгс</w:t>
            </w:r>
            <w:r w:rsidRPr="003D0553">
              <w:rPr>
                <w:sz w:val="20"/>
                <w:szCs w:val="20"/>
              </w:rPr>
              <w:sym w:font="Symbol" w:char="F0D7"/>
            </w:r>
            <w:r w:rsidRPr="003D0553">
              <w:rPr>
                <w:sz w:val="20"/>
              </w:rPr>
              <w:t>м/см</w:t>
            </w:r>
            <w:r w:rsidRPr="003D0553">
              <w:rPr>
                <w:sz w:val="20"/>
                <w:vertAlign w:val="superscript"/>
              </w:rPr>
              <w:t>2</w:t>
            </w:r>
            <w:r w:rsidRPr="003D0553">
              <w:rPr>
                <w:sz w:val="20"/>
              </w:rPr>
              <w:t>)</w:t>
            </w:r>
          </w:p>
        </w:tc>
        <w:tc>
          <w:tcPr>
            <w:tcW w:w="852" w:type="dxa"/>
            <w:gridSpan w:val="2"/>
            <w:textDirection w:val="btLr"/>
            <w:vAlign w:val="center"/>
          </w:tcPr>
          <w:p w:rsidR="00ED27D5" w:rsidRPr="003D0553" w:rsidRDefault="00ED27D5" w:rsidP="0016231E">
            <w:pPr>
              <w:ind w:left="113" w:right="113"/>
              <w:jc w:val="center"/>
              <w:rPr>
                <w:sz w:val="20"/>
              </w:rPr>
            </w:pPr>
            <w:r w:rsidRPr="003D0553">
              <w:rPr>
                <w:sz w:val="20"/>
              </w:rPr>
              <w:t>Твё</w:t>
            </w:r>
            <w:r w:rsidRPr="003D0553">
              <w:rPr>
                <w:sz w:val="20"/>
              </w:rPr>
              <w:t>р</w:t>
            </w:r>
            <w:r w:rsidRPr="003D0553">
              <w:rPr>
                <w:sz w:val="20"/>
              </w:rPr>
              <w:t>дость, НВ</w:t>
            </w:r>
          </w:p>
        </w:tc>
      </w:tr>
      <w:tr w:rsidR="00ED27D5" w:rsidRPr="003D0553" w:rsidTr="00173CB7">
        <w:trPr>
          <w:cantSplit/>
          <w:trHeight w:val="1380"/>
        </w:trPr>
        <w:tc>
          <w:tcPr>
            <w:tcW w:w="748" w:type="dxa"/>
            <w:vMerge/>
            <w:tcBorders>
              <w:bottom w:val="double" w:sz="4" w:space="0" w:color="auto"/>
            </w:tcBorders>
          </w:tcPr>
          <w:p w:rsidR="00ED27D5" w:rsidRPr="003D0553" w:rsidRDefault="00ED27D5" w:rsidP="006123A1"/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ED27D5" w:rsidRPr="003D0553" w:rsidRDefault="00ED27D5" w:rsidP="006123A1"/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:rsidR="00ED27D5" w:rsidRPr="003D0553" w:rsidRDefault="00ED27D5" w:rsidP="006123A1"/>
        </w:tc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ED27D5" w:rsidRPr="003D0553" w:rsidRDefault="00ED27D5" w:rsidP="006123A1"/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:rsidR="00ED27D5" w:rsidRPr="003D0553" w:rsidRDefault="00ED27D5" w:rsidP="006123A1"/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</w:tcPr>
          <w:p w:rsidR="00ED27D5" w:rsidRPr="003D0553" w:rsidRDefault="00ED27D5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ED27D5" w:rsidRPr="003D0553" w:rsidRDefault="00ED27D5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>не м</w:t>
            </w:r>
            <w:r w:rsidRPr="003D0553">
              <w:rPr>
                <w:sz w:val="18"/>
              </w:rPr>
              <w:t>е</w:t>
            </w:r>
            <w:r w:rsidRPr="003D0553">
              <w:rPr>
                <w:sz w:val="18"/>
              </w:rPr>
              <w:t>нее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textDirection w:val="btLr"/>
          </w:tcPr>
          <w:p w:rsidR="00ED27D5" w:rsidRPr="003D0553" w:rsidRDefault="00ED27D5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ED27D5" w:rsidRPr="003D0553" w:rsidRDefault="00ED27D5" w:rsidP="00D4303F">
            <w:pPr>
              <w:ind w:left="105" w:right="-57" w:firstLine="8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ED27D5" w:rsidRPr="003D0553" w:rsidRDefault="00ED27D5" w:rsidP="00D4303F">
            <w:pPr>
              <w:ind w:left="38" w:right="-113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textDirection w:val="btLr"/>
          </w:tcPr>
          <w:p w:rsidR="00ED27D5" w:rsidRPr="003D0553" w:rsidRDefault="00ED27D5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фактически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ED27D5" w:rsidRPr="003D0553" w:rsidRDefault="00ED27D5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ED27D5" w:rsidRPr="003D0553" w:rsidRDefault="00ED27D5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</w:tcPr>
          <w:p w:rsidR="00ED27D5" w:rsidRPr="003D0553" w:rsidRDefault="00ED27D5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>ки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ED27D5" w:rsidRPr="003D0553" w:rsidRDefault="00ED27D5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ED27D5" w:rsidRPr="003D0553" w:rsidRDefault="00ED27D5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ED27D5" w:rsidRPr="003D0553" w:rsidRDefault="00ED27D5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 xml:space="preserve">ки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:rsidR="00ED27D5" w:rsidRPr="003D0553" w:rsidRDefault="00ED27D5" w:rsidP="007E2FF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по КД, не менее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</w:tcPr>
          <w:p w:rsidR="00ED27D5" w:rsidRPr="003D0553" w:rsidRDefault="00ED27D5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факт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чески</w:t>
            </w:r>
          </w:p>
        </w:tc>
        <w:tc>
          <w:tcPr>
            <w:tcW w:w="426" w:type="dxa"/>
            <w:tcBorders>
              <w:top w:val="nil"/>
              <w:bottom w:val="double" w:sz="4" w:space="0" w:color="auto"/>
            </w:tcBorders>
            <w:textDirection w:val="btLr"/>
          </w:tcPr>
          <w:p w:rsidR="00ED27D5" w:rsidRPr="003D0553" w:rsidRDefault="00ED27D5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 xml:space="preserve">по КД, </w:t>
            </w:r>
          </w:p>
          <w:p w:rsidR="00ED27D5" w:rsidRPr="003D0553" w:rsidRDefault="00ED27D5" w:rsidP="006123A1">
            <w:pPr>
              <w:ind w:left="-57" w:right="-57"/>
              <w:rPr>
                <w:sz w:val="18"/>
              </w:rPr>
            </w:pPr>
            <w:r w:rsidRPr="003D0553">
              <w:rPr>
                <w:sz w:val="18"/>
              </w:rPr>
              <w:t>не менее</w:t>
            </w:r>
          </w:p>
        </w:tc>
        <w:tc>
          <w:tcPr>
            <w:tcW w:w="426" w:type="dxa"/>
            <w:tcBorders>
              <w:top w:val="nil"/>
              <w:bottom w:val="double" w:sz="4" w:space="0" w:color="auto"/>
            </w:tcBorders>
            <w:textDirection w:val="btLr"/>
          </w:tcPr>
          <w:p w:rsidR="00ED27D5" w:rsidRPr="003D0553" w:rsidRDefault="00ED27D5" w:rsidP="00F6072E">
            <w:pPr>
              <w:rPr>
                <w:sz w:val="18"/>
              </w:rPr>
            </w:pPr>
            <w:r w:rsidRPr="003D0553">
              <w:rPr>
                <w:sz w:val="18"/>
              </w:rPr>
              <w:t>фа</w:t>
            </w:r>
            <w:r w:rsidRPr="003D0553">
              <w:rPr>
                <w:sz w:val="18"/>
              </w:rPr>
              <w:t>к</w:t>
            </w:r>
            <w:r w:rsidRPr="003D0553">
              <w:rPr>
                <w:sz w:val="18"/>
              </w:rPr>
              <w:t>т</w:t>
            </w:r>
            <w:r w:rsidRPr="003D0553">
              <w:rPr>
                <w:sz w:val="18"/>
              </w:rPr>
              <w:t>и</w:t>
            </w:r>
            <w:r w:rsidRPr="003D0553">
              <w:rPr>
                <w:sz w:val="18"/>
              </w:rPr>
              <w:t>че</w:t>
            </w:r>
            <w:r w:rsidRPr="003D0553">
              <w:rPr>
                <w:sz w:val="18"/>
              </w:rPr>
              <w:t>с</w:t>
            </w:r>
            <w:r w:rsidRPr="003D0553">
              <w:rPr>
                <w:sz w:val="18"/>
              </w:rPr>
              <w:t>ки</w:t>
            </w:r>
          </w:p>
        </w:tc>
      </w:tr>
      <w:tr w:rsidR="00ED27D5" w:rsidRPr="003D0553" w:rsidTr="00173CB7">
        <w:trPr>
          <w:cantSplit/>
          <w:trHeight w:val="340"/>
        </w:trPr>
        <w:tc>
          <w:tcPr>
            <w:tcW w:w="748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E65C12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34A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793CB6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34AEB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8E4257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75035E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34AEB">
            <w:pPr>
              <w:ind w:right="3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34AEB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34AEB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34AEB">
            <w:pPr>
              <w:ind w:right="33"/>
              <w:jc w:val="center"/>
              <w:rPr>
                <w:sz w:val="20"/>
              </w:rPr>
            </w:pPr>
          </w:p>
        </w:tc>
      </w:tr>
    </w:tbl>
    <w:p w:rsidR="00ED27D5" w:rsidRPr="003D0553" w:rsidRDefault="00ED27D5" w:rsidP="006123A1">
      <w:pPr>
        <w:pStyle w:val="Caption"/>
        <w:ind w:left="-426"/>
        <w:rPr>
          <w:b w:val="0"/>
          <w:sz w:val="16"/>
          <w:szCs w:val="16"/>
        </w:rPr>
      </w:pPr>
    </w:p>
    <w:p w:rsidR="00ED27D5" w:rsidRPr="003D0553" w:rsidRDefault="00ED27D5" w:rsidP="0039459C">
      <w:pPr>
        <w:pStyle w:val="Caption"/>
        <w:ind w:left="-426"/>
        <w:rPr>
          <w:b w:val="0"/>
          <w:bCs/>
          <w:sz w:val="8"/>
          <w:szCs w:val="8"/>
        </w:rPr>
      </w:pPr>
    </w:p>
    <w:p w:rsidR="00ED27D5" w:rsidRPr="003D0553" w:rsidRDefault="00ED27D5" w:rsidP="00ED4663">
      <w:pPr>
        <w:rPr>
          <w:sz w:val="8"/>
          <w:szCs w:val="8"/>
        </w:rPr>
      </w:pPr>
    </w:p>
    <w:p w:rsidR="00ED27D5" w:rsidRPr="003D0553" w:rsidRDefault="00ED27D5" w:rsidP="00073954">
      <w:pPr>
        <w:jc w:val="both"/>
        <w:rPr>
          <w:sz w:val="16"/>
          <w:szCs w:val="16"/>
        </w:rPr>
      </w:pPr>
    </w:p>
    <w:p w:rsidR="00ED27D5" w:rsidRPr="003D0553" w:rsidRDefault="00ED27D5" w:rsidP="00FF68B9">
      <w:pPr>
        <w:framePr w:w="14152" w:wrap="auto" w:hAnchor="text" w:x="1418"/>
        <w:jc w:val="both"/>
        <w:rPr>
          <w:bCs/>
        </w:rPr>
        <w:sectPr w:rsidR="00ED27D5" w:rsidRPr="003D0553" w:rsidSect="00C522E3">
          <w:headerReference w:type="default" r:id="rId9"/>
          <w:footerReference w:type="default" r:id="rId10"/>
          <w:pgSz w:w="11906" w:h="16838" w:code="9"/>
          <w:pgMar w:top="1933" w:right="1174" w:bottom="720" w:left="1701" w:header="181" w:footer="203" w:gutter="0"/>
          <w:cols w:space="708"/>
          <w:docGrid w:linePitch="360"/>
        </w:sectPr>
      </w:pPr>
    </w:p>
    <w:p w:rsidR="00ED27D5" w:rsidRPr="003D0553" w:rsidRDefault="00ED27D5" w:rsidP="00173CB7">
      <w:pPr>
        <w:ind w:left="426"/>
        <w:jc w:val="both"/>
        <w:rPr>
          <w:bCs/>
        </w:rPr>
      </w:pPr>
    </w:p>
    <w:p w:rsidR="00ED27D5" w:rsidRPr="003D0553" w:rsidRDefault="00ED27D5" w:rsidP="00173CB7">
      <w:pPr>
        <w:ind w:left="426"/>
        <w:jc w:val="both"/>
        <w:rPr>
          <w:bCs/>
        </w:rPr>
      </w:pPr>
      <w:r w:rsidRPr="003D0553">
        <w:rPr>
          <w:bCs/>
        </w:rPr>
        <w:t>Таблица 3.3</w:t>
      </w:r>
      <w:r>
        <w:rPr>
          <w:bCs/>
        </w:rPr>
        <w:t>.</w:t>
      </w:r>
      <w:r w:rsidRPr="003D0553">
        <w:t xml:space="preserve"> </w:t>
      </w:r>
      <w:r w:rsidRPr="003D0553">
        <w:rPr>
          <w:bCs/>
        </w:rPr>
        <w:t>Сведения о результатах контроля качества материалов основных деталей</w:t>
      </w:r>
    </w:p>
    <w:p w:rsidR="00ED27D5" w:rsidRPr="003D0553" w:rsidRDefault="00ED27D5" w:rsidP="006123A1">
      <w:pPr>
        <w:jc w:val="both"/>
        <w:rPr>
          <w:sz w:val="8"/>
          <w:szCs w:val="8"/>
        </w:rPr>
      </w:pPr>
    </w:p>
    <w:tbl>
      <w:tblPr>
        <w:tblW w:w="97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709"/>
        <w:gridCol w:w="426"/>
        <w:gridCol w:w="425"/>
        <w:gridCol w:w="426"/>
        <w:gridCol w:w="567"/>
        <w:gridCol w:w="567"/>
        <w:gridCol w:w="21"/>
        <w:gridCol w:w="688"/>
        <w:gridCol w:w="567"/>
        <w:gridCol w:w="850"/>
        <w:gridCol w:w="567"/>
        <w:gridCol w:w="567"/>
        <w:gridCol w:w="567"/>
        <w:gridCol w:w="425"/>
        <w:gridCol w:w="709"/>
        <w:gridCol w:w="567"/>
        <w:gridCol w:w="426"/>
      </w:tblGrid>
      <w:tr w:rsidR="00ED27D5" w:rsidRPr="003D0553" w:rsidTr="00173CB7">
        <w:trPr>
          <w:cantSplit/>
          <w:trHeight w:val="859"/>
        </w:trPr>
        <w:tc>
          <w:tcPr>
            <w:tcW w:w="636" w:type="dxa"/>
            <w:vMerge w:val="restart"/>
            <w:textDirection w:val="btLr"/>
            <w:vAlign w:val="center"/>
          </w:tcPr>
          <w:p w:rsidR="00ED27D5" w:rsidRPr="003D0553" w:rsidRDefault="00ED27D5" w:rsidP="00904411">
            <w:pPr>
              <w:ind w:left="113" w:right="113"/>
              <w:jc w:val="center"/>
            </w:pPr>
            <w:r w:rsidRPr="003D0553">
              <w:rPr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ED27D5" w:rsidRPr="003D0553" w:rsidRDefault="00ED27D5" w:rsidP="00904411">
            <w:pPr>
              <w:ind w:left="113" w:right="113"/>
              <w:jc w:val="center"/>
            </w:pPr>
            <w:r w:rsidRPr="003D0553">
              <w:rPr>
                <w:bCs/>
                <w:sz w:val="22"/>
              </w:rPr>
              <w:t>Марка  материала, стандарт  или ТУ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ED27D5" w:rsidRPr="003D0553" w:rsidRDefault="00ED27D5" w:rsidP="006123A1">
            <w:pPr>
              <w:jc w:val="center"/>
            </w:pPr>
            <w:r w:rsidRPr="003D0553">
              <w:rPr>
                <w:sz w:val="22"/>
                <w:szCs w:val="22"/>
              </w:rPr>
              <w:t>№ сертификата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ED27D5" w:rsidRPr="003D0553" w:rsidRDefault="00ED27D5" w:rsidP="006123A1">
            <w:pPr>
              <w:jc w:val="center"/>
            </w:pPr>
            <w:r w:rsidRPr="003D0553">
              <w:rPr>
                <w:sz w:val="22"/>
                <w:szCs w:val="22"/>
              </w:rPr>
              <w:t>Номер плавки</w:t>
            </w:r>
          </w:p>
        </w:tc>
        <w:tc>
          <w:tcPr>
            <w:tcW w:w="2269" w:type="dxa"/>
            <w:gridSpan w:val="5"/>
          </w:tcPr>
          <w:p w:rsidR="00ED27D5" w:rsidRPr="003D0553" w:rsidRDefault="00ED27D5" w:rsidP="00904411">
            <w:pPr>
              <w:jc w:val="center"/>
            </w:pPr>
            <w:r w:rsidRPr="003D0553">
              <w:rPr>
                <w:sz w:val="22"/>
                <w:szCs w:val="22"/>
              </w:rPr>
              <w:t>Контроль содерж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ния неметаллических включений (величина загрязненности, в баллах)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ED27D5" w:rsidRPr="003D0553" w:rsidRDefault="00ED27D5" w:rsidP="00904411">
            <w:pPr>
              <w:ind w:left="34" w:right="-108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ма</w:t>
            </w:r>
            <w:r w:rsidRPr="003D0553">
              <w:rPr>
                <w:sz w:val="20"/>
                <w:szCs w:val="20"/>
              </w:rPr>
              <w:t>к</w:t>
            </w:r>
            <w:r w:rsidRPr="003D0553">
              <w:rPr>
                <w:sz w:val="20"/>
                <w:szCs w:val="20"/>
              </w:rPr>
              <w:t>р</w:t>
            </w:r>
            <w:r w:rsidRPr="003D0553">
              <w:rPr>
                <w:sz w:val="20"/>
                <w:szCs w:val="20"/>
              </w:rPr>
              <w:t>о</w:t>
            </w:r>
            <w:r w:rsidRPr="003D0553">
              <w:rPr>
                <w:sz w:val="20"/>
                <w:szCs w:val="20"/>
              </w:rPr>
              <w:t>структ</w:t>
            </w:r>
            <w:r w:rsidRPr="003D0553">
              <w:rPr>
                <w:sz w:val="20"/>
                <w:szCs w:val="20"/>
              </w:rPr>
              <w:t>у</w:t>
            </w:r>
            <w:r w:rsidRPr="003D0553">
              <w:rPr>
                <w:sz w:val="20"/>
                <w:szCs w:val="20"/>
              </w:rPr>
              <w:t>ры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ED27D5" w:rsidRPr="003D0553" w:rsidRDefault="00ED27D5" w:rsidP="00A87C30">
            <w:pPr>
              <w:ind w:left="34" w:right="-108"/>
              <w:rPr>
                <w:sz w:val="20"/>
                <w:szCs w:val="20"/>
                <w:vertAlign w:val="subscript"/>
              </w:rPr>
            </w:pPr>
            <w:r w:rsidRPr="003D0553">
              <w:rPr>
                <w:sz w:val="18"/>
                <w:szCs w:val="18"/>
              </w:rPr>
              <w:t>Опред</w:t>
            </w:r>
            <w:r w:rsidRPr="003D0553">
              <w:rPr>
                <w:sz w:val="18"/>
                <w:szCs w:val="18"/>
              </w:rPr>
              <w:t>е</w:t>
            </w:r>
            <w:r w:rsidRPr="003D0553">
              <w:rPr>
                <w:sz w:val="18"/>
                <w:szCs w:val="18"/>
              </w:rPr>
              <w:t>ление (по</w:t>
            </w:r>
            <w:r w:rsidRPr="003D0553">
              <w:rPr>
                <w:sz w:val="18"/>
                <w:szCs w:val="18"/>
              </w:rPr>
              <w:t>д</w:t>
            </w:r>
            <w:r w:rsidRPr="003D0553">
              <w:rPr>
                <w:sz w:val="18"/>
                <w:szCs w:val="18"/>
              </w:rPr>
              <w:t>тве</w:t>
            </w:r>
            <w:r w:rsidRPr="003D0553">
              <w:rPr>
                <w:sz w:val="18"/>
                <w:szCs w:val="18"/>
              </w:rPr>
              <w:t>р</w:t>
            </w:r>
            <w:r w:rsidRPr="003D0553">
              <w:rPr>
                <w:sz w:val="18"/>
                <w:szCs w:val="18"/>
              </w:rPr>
              <w:t>ждение) критич</w:t>
            </w:r>
            <w:r w:rsidRPr="003D0553">
              <w:rPr>
                <w:sz w:val="18"/>
                <w:szCs w:val="18"/>
              </w:rPr>
              <w:t>е</w:t>
            </w:r>
            <w:r w:rsidRPr="003D0553">
              <w:rPr>
                <w:sz w:val="18"/>
                <w:szCs w:val="18"/>
              </w:rPr>
              <w:t>ской темпер</w:t>
            </w:r>
            <w:r w:rsidRPr="003D0553">
              <w:rPr>
                <w:sz w:val="18"/>
                <w:szCs w:val="18"/>
              </w:rPr>
              <w:t>а</w:t>
            </w:r>
            <w:r w:rsidRPr="003D0553">
              <w:rPr>
                <w:sz w:val="18"/>
                <w:szCs w:val="18"/>
              </w:rPr>
              <w:t>туры хрупк</w:t>
            </w:r>
            <w:r w:rsidRPr="003D0553">
              <w:rPr>
                <w:sz w:val="18"/>
                <w:szCs w:val="18"/>
              </w:rPr>
              <w:t>о</w:t>
            </w:r>
            <w:r w:rsidRPr="003D0553">
              <w:rPr>
                <w:sz w:val="18"/>
                <w:szCs w:val="18"/>
              </w:rPr>
              <w:t>сти, Т</w:t>
            </w:r>
            <w:r w:rsidRPr="003D0553">
              <w:rPr>
                <w:sz w:val="18"/>
                <w:szCs w:val="18"/>
                <w:vertAlign w:val="subscript"/>
              </w:rPr>
              <w:t>ко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ED27D5" w:rsidRPr="003D0553" w:rsidRDefault="00ED27D5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отсутствия</w:t>
            </w:r>
          </w:p>
          <w:p w:rsidR="00ED27D5" w:rsidRPr="003D0553" w:rsidRDefault="00ED27D5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склонности к МКК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ED27D5" w:rsidRPr="003D0553" w:rsidRDefault="00ED27D5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Ультразвуковой</w:t>
            </w:r>
          </w:p>
          <w:p w:rsidR="00ED27D5" w:rsidRPr="003D0553" w:rsidRDefault="00ED27D5" w:rsidP="00432B49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ED27D5" w:rsidRPr="003D0553" w:rsidRDefault="00ED27D5" w:rsidP="00640A64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Контроль капиллярной</w:t>
            </w:r>
          </w:p>
          <w:p w:rsidR="00ED27D5" w:rsidRPr="003D0553" w:rsidRDefault="00ED27D5" w:rsidP="00640A64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дефектоскопией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ED27D5" w:rsidRPr="003D0553" w:rsidRDefault="00ED27D5" w:rsidP="00A87C30">
            <w:pPr>
              <w:ind w:left="113" w:right="113"/>
              <w:rPr>
                <w:sz w:val="18"/>
                <w:szCs w:val="18"/>
              </w:rPr>
            </w:pPr>
            <w:r w:rsidRPr="003D0553">
              <w:rPr>
                <w:sz w:val="18"/>
                <w:szCs w:val="18"/>
              </w:rPr>
              <w:t>Контроль содержания ферритной фазы</w:t>
            </w:r>
          </w:p>
        </w:tc>
        <w:tc>
          <w:tcPr>
            <w:tcW w:w="709" w:type="dxa"/>
            <w:vMerge w:val="restart"/>
            <w:textDirection w:val="btLr"/>
          </w:tcPr>
          <w:p w:rsidR="00ED27D5" w:rsidRPr="003D0553" w:rsidRDefault="00ED27D5" w:rsidP="00640A64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ED27D5" w:rsidRPr="003D0553" w:rsidRDefault="00ED27D5" w:rsidP="00242C30">
            <w:pPr>
              <w:ind w:left="113" w:right="113"/>
              <w:rPr>
                <w:sz w:val="20"/>
                <w:szCs w:val="20"/>
                <w:lang w:val="en-US"/>
              </w:rPr>
            </w:pPr>
            <w:r w:rsidRPr="003D0553">
              <w:rPr>
                <w:sz w:val="20"/>
                <w:szCs w:val="20"/>
              </w:rPr>
              <w:t>Гидравлические</w:t>
            </w:r>
          </w:p>
          <w:p w:rsidR="00ED27D5" w:rsidRPr="003D0553" w:rsidRDefault="00ED27D5" w:rsidP="00242C30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испытания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ED27D5" w:rsidRPr="003D0553" w:rsidRDefault="00ED27D5" w:rsidP="00242C30">
            <w:pPr>
              <w:ind w:left="113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избыточным</w:t>
            </w:r>
            <w:r w:rsidRPr="003D0553">
              <w:rPr>
                <w:sz w:val="20"/>
                <w:szCs w:val="20"/>
                <w:lang w:val="en-US"/>
              </w:rPr>
              <w:t xml:space="preserve"> </w:t>
            </w:r>
            <w:r w:rsidRPr="003D0553">
              <w:rPr>
                <w:sz w:val="20"/>
                <w:szCs w:val="20"/>
              </w:rPr>
              <w:t>давлением воздуха</w:t>
            </w:r>
          </w:p>
        </w:tc>
      </w:tr>
      <w:tr w:rsidR="00ED27D5" w:rsidRPr="003D0553" w:rsidTr="00173CB7">
        <w:trPr>
          <w:cantSplit/>
          <w:trHeight w:val="1134"/>
        </w:trPr>
        <w:tc>
          <w:tcPr>
            <w:tcW w:w="636" w:type="dxa"/>
            <w:vMerge/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709" w:type="dxa"/>
            <w:vMerge/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426" w:type="dxa"/>
            <w:vMerge/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425" w:type="dxa"/>
            <w:vMerge/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426" w:type="dxa"/>
            <w:textDirection w:val="btLr"/>
            <w:vAlign w:val="center"/>
          </w:tcPr>
          <w:p w:rsidR="00ED27D5" w:rsidRPr="003D0553" w:rsidRDefault="00ED27D5" w:rsidP="00A87C30">
            <w:pPr>
              <w:pStyle w:val="BodyTextIndent3"/>
              <w:spacing w:after="0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оксиды</w:t>
            </w:r>
          </w:p>
        </w:tc>
        <w:tc>
          <w:tcPr>
            <w:tcW w:w="567" w:type="dxa"/>
            <w:textDirection w:val="btLr"/>
            <w:vAlign w:val="center"/>
          </w:tcPr>
          <w:p w:rsidR="00ED27D5" w:rsidRPr="003D0553" w:rsidRDefault="00ED27D5" w:rsidP="0090441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сульфиды</w:t>
            </w:r>
          </w:p>
        </w:tc>
        <w:tc>
          <w:tcPr>
            <w:tcW w:w="567" w:type="dxa"/>
            <w:textDirection w:val="btLr"/>
            <w:vAlign w:val="center"/>
          </w:tcPr>
          <w:p w:rsidR="00ED27D5" w:rsidRPr="003D0553" w:rsidRDefault="00ED27D5" w:rsidP="00A87C3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bCs/>
                <w:sz w:val="20"/>
                <w:szCs w:val="20"/>
              </w:rPr>
              <w:t>силикаты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ED27D5" w:rsidRPr="003D0553" w:rsidRDefault="00ED27D5" w:rsidP="00904411">
            <w:pPr>
              <w:pStyle w:val="BodyText2"/>
              <w:spacing w:line="240" w:lineRule="auto"/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нитриды и карбо</w:t>
            </w:r>
            <w:r w:rsidRPr="003D0553">
              <w:rPr>
                <w:bCs/>
                <w:sz w:val="20"/>
                <w:szCs w:val="20"/>
              </w:rPr>
              <w:t>нитриды</w:t>
            </w:r>
          </w:p>
        </w:tc>
        <w:tc>
          <w:tcPr>
            <w:tcW w:w="567" w:type="dxa"/>
            <w:vMerge/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850" w:type="dxa"/>
            <w:vMerge/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425" w:type="dxa"/>
            <w:vMerge/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709" w:type="dxa"/>
            <w:vMerge/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567" w:type="dxa"/>
            <w:vMerge/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426" w:type="dxa"/>
            <w:vMerge/>
          </w:tcPr>
          <w:p w:rsidR="00ED27D5" w:rsidRPr="003D0553" w:rsidRDefault="00ED27D5" w:rsidP="006123A1">
            <w:pPr>
              <w:jc w:val="center"/>
            </w:pPr>
          </w:p>
        </w:tc>
      </w:tr>
      <w:tr w:rsidR="00ED27D5" w:rsidRPr="003D0553" w:rsidTr="00173CB7">
        <w:trPr>
          <w:cantSplit/>
          <w:trHeight w:val="283"/>
        </w:trPr>
        <w:tc>
          <w:tcPr>
            <w:tcW w:w="636" w:type="dxa"/>
            <w:vMerge/>
            <w:vAlign w:val="center"/>
          </w:tcPr>
          <w:p w:rsidR="00ED27D5" w:rsidRPr="003D0553" w:rsidRDefault="00ED27D5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ED27D5" w:rsidRPr="003D0553" w:rsidRDefault="00ED27D5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426" w:type="dxa"/>
            <w:vMerge/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2269" w:type="dxa"/>
            <w:gridSpan w:val="5"/>
            <w:vAlign w:val="center"/>
          </w:tcPr>
          <w:p w:rsidR="00ED27D5" w:rsidRPr="003D0553" w:rsidRDefault="00ED27D5" w:rsidP="006123A1">
            <w:pPr>
              <w:jc w:val="center"/>
            </w:pPr>
            <w:r w:rsidRPr="003D0553">
              <w:rPr>
                <w:sz w:val="22"/>
                <w:szCs w:val="22"/>
              </w:rPr>
              <w:t>по документации</w:t>
            </w:r>
          </w:p>
        </w:tc>
        <w:tc>
          <w:tcPr>
            <w:tcW w:w="5245" w:type="dxa"/>
            <w:gridSpan w:val="9"/>
            <w:vAlign w:val="center"/>
          </w:tcPr>
          <w:p w:rsidR="00ED27D5" w:rsidRPr="003D0553" w:rsidRDefault="00ED27D5" w:rsidP="006123A1">
            <w:pPr>
              <w:jc w:val="center"/>
            </w:pPr>
            <w:r w:rsidRPr="003D0553">
              <w:rPr>
                <w:sz w:val="22"/>
                <w:szCs w:val="22"/>
              </w:rPr>
              <w:t>Сведения о проведении контроля</w:t>
            </w:r>
          </w:p>
        </w:tc>
      </w:tr>
      <w:tr w:rsidR="00ED27D5" w:rsidRPr="003D0553" w:rsidTr="00173CB7">
        <w:trPr>
          <w:cantSplit/>
          <w:trHeight w:val="228"/>
        </w:trPr>
        <w:tc>
          <w:tcPr>
            <w:tcW w:w="636" w:type="dxa"/>
            <w:vMerge/>
            <w:vAlign w:val="center"/>
          </w:tcPr>
          <w:p w:rsidR="00ED27D5" w:rsidRPr="003D0553" w:rsidRDefault="00ED27D5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ED27D5" w:rsidRPr="003D0553" w:rsidRDefault="00ED27D5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426" w:type="dxa"/>
            <w:vMerge/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2269" w:type="dxa"/>
            <w:gridSpan w:val="5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A813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фактическая/ </w:t>
            </w:r>
          </w:p>
        </w:tc>
        <w:tc>
          <w:tcPr>
            <w:tcW w:w="5245" w:type="dxa"/>
            <w:gridSpan w:val="9"/>
            <w:vMerge w:val="restart"/>
            <w:vAlign w:val="center"/>
          </w:tcPr>
          <w:p w:rsidR="00ED27D5" w:rsidRPr="003D0553" w:rsidRDefault="00ED27D5" w:rsidP="006123A1">
            <w:pPr>
              <w:jc w:val="center"/>
            </w:pPr>
            <w:r w:rsidRPr="003D0553">
              <w:rPr>
                <w:sz w:val="22"/>
                <w:szCs w:val="22"/>
              </w:rPr>
              <w:t>№ документа о проведении контроля, дата</w:t>
            </w:r>
          </w:p>
        </w:tc>
      </w:tr>
      <w:tr w:rsidR="00ED27D5" w:rsidRPr="003D0553" w:rsidTr="00173CB7">
        <w:trPr>
          <w:cantSplit/>
          <w:trHeight w:val="563"/>
        </w:trPr>
        <w:tc>
          <w:tcPr>
            <w:tcW w:w="636" w:type="dxa"/>
            <w:vMerge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6123A1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6123A1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426" w:type="dxa"/>
            <w:vMerge/>
            <w:tcBorders>
              <w:bottom w:val="double" w:sz="4" w:space="0" w:color="auto"/>
            </w:tcBorders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6123A1">
            <w:pPr>
              <w:jc w:val="center"/>
            </w:pPr>
          </w:p>
        </w:tc>
        <w:tc>
          <w:tcPr>
            <w:tcW w:w="2269" w:type="dxa"/>
            <w:gridSpan w:val="5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6123A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№ протокола, дата</w:t>
            </w:r>
          </w:p>
        </w:tc>
        <w:tc>
          <w:tcPr>
            <w:tcW w:w="5245" w:type="dxa"/>
            <w:gridSpan w:val="9"/>
            <w:vMerge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6123A1">
            <w:pPr>
              <w:jc w:val="center"/>
            </w:pPr>
          </w:p>
        </w:tc>
      </w:tr>
      <w:tr w:rsidR="00ED27D5" w:rsidRPr="003D0553" w:rsidTr="00173CB7">
        <w:trPr>
          <w:cantSplit/>
          <w:trHeight w:val="401"/>
        </w:trPr>
        <w:tc>
          <w:tcPr>
            <w:tcW w:w="636" w:type="dxa"/>
            <w:vMerge w:val="restart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980CE6">
            <w:pPr>
              <w:ind w:left="-5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</w:pPr>
          </w:p>
        </w:tc>
        <w:tc>
          <w:tcPr>
            <w:tcW w:w="426" w:type="dxa"/>
            <w:vMerge w:val="restart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  <w:rPr>
                <w:bCs/>
                <w:sz w:val="18"/>
                <w:szCs w:val="18"/>
              </w:rPr>
            </w:pPr>
          </w:p>
        </w:tc>
      </w:tr>
      <w:tr w:rsidR="00ED27D5" w:rsidRPr="003D0553" w:rsidTr="00173CB7">
        <w:trPr>
          <w:cantSplit/>
          <w:trHeight w:val="511"/>
        </w:trPr>
        <w:tc>
          <w:tcPr>
            <w:tcW w:w="636" w:type="dxa"/>
            <w:vMerge/>
            <w:vAlign w:val="center"/>
          </w:tcPr>
          <w:p w:rsidR="00ED27D5" w:rsidRPr="003D0553" w:rsidRDefault="00ED27D5" w:rsidP="00980CE6">
            <w:pPr>
              <w:ind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D27D5" w:rsidRPr="003D0553" w:rsidRDefault="00ED27D5" w:rsidP="00980CE6">
            <w:pPr>
              <w:pStyle w:val="Heading1"/>
              <w:spacing w:before="0" w:after="0"/>
              <w:ind w:left="-108" w:right="-113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</w:pPr>
          </w:p>
        </w:tc>
        <w:tc>
          <w:tcPr>
            <w:tcW w:w="426" w:type="dxa"/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  <w:rPr>
                <w:bCs/>
              </w:rPr>
            </w:pPr>
          </w:p>
        </w:tc>
        <w:tc>
          <w:tcPr>
            <w:tcW w:w="567" w:type="dxa"/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</w:pPr>
          </w:p>
        </w:tc>
        <w:tc>
          <w:tcPr>
            <w:tcW w:w="588" w:type="dxa"/>
            <w:gridSpan w:val="2"/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</w:pPr>
          </w:p>
        </w:tc>
        <w:tc>
          <w:tcPr>
            <w:tcW w:w="688" w:type="dxa"/>
            <w:vAlign w:val="center"/>
          </w:tcPr>
          <w:p w:rsidR="00ED27D5" w:rsidRPr="003D0553" w:rsidRDefault="00ED27D5" w:rsidP="00980CE6">
            <w:pPr>
              <w:ind w:left="-108" w:right="-113"/>
              <w:jc w:val="center"/>
            </w:pPr>
          </w:p>
        </w:tc>
        <w:tc>
          <w:tcPr>
            <w:tcW w:w="567" w:type="dxa"/>
            <w:vAlign w:val="center"/>
          </w:tcPr>
          <w:p w:rsidR="00ED27D5" w:rsidRPr="003D0553" w:rsidRDefault="00ED27D5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D27D5" w:rsidRPr="003D0553" w:rsidRDefault="00ED27D5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D27D5" w:rsidRPr="003D0553" w:rsidRDefault="00ED27D5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D27D5" w:rsidRPr="003D0553" w:rsidRDefault="00ED27D5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D27D5" w:rsidRPr="003D0553" w:rsidRDefault="00ED27D5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ED27D5" w:rsidRPr="003D0553" w:rsidRDefault="00ED27D5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D27D5" w:rsidRPr="003D0553" w:rsidRDefault="00ED27D5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ED27D5" w:rsidRPr="003D0553" w:rsidRDefault="00ED27D5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ED27D5" w:rsidRPr="003D0553" w:rsidRDefault="00ED27D5" w:rsidP="00A87C30">
            <w:pPr>
              <w:ind w:left="-108" w:right="-113"/>
              <w:jc w:val="center"/>
              <w:rPr>
                <w:sz w:val="16"/>
                <w:szCs w:val="16"/>
              </w:rPr>
            </w:pPr>
          </w:p>
        </w:tc>
      </w:tr>
    </w:tbl>
    <w:p w:rsidR="00ED27D5" w:rsidRPr="003D0553" w:rsidRDefault="00ED27D5"/>
    <w:p w:rsidR="00ED27D5" w:rsidRPr="003D0553" w:rsidRDefault="00ED27D5" w:rsidP="00C522E3">
      <w:pPr>
        <w:widowControl w:val="0"/>
        <w:suppressAutoHyphens/>
        <w:autoSpaceDE w:val="0"/>
        <w:autoSpaceDN w:val="0"/>
        <w:adjustRightInd w:val="0"/>
        <w:ind w:left="284"/>
      </w:pPr>
    </w:p>
    <w:p w:rsidR="00ED27D5" w:rsidRPr="003D0553" w:rsidRDefault="00ED27D5" w:rsidP="00C522E3">
      <w:pPr>
        <w:ind w:left="284"/>
        <w:rPr>
          <w:sz w:val="16"/>
          <w:szCs w:val="16"/>
        </w:rPr>
      </w:pPr>
      <w:r w:rsidRPr="003D0553">
        <w:t>Таблица 3.4</w:t>
      </w:r>
      <w:r>
        <w:t>.</w:t>
      </w:r>
      <w:r w:rsidRPr="003D0553">
        <w:t xml:space="preserve"> Сведения о результатах контроля качества сварочных материалов, сварных соединений и наплавленных поверхностей</w:t>
      </w:r>
    </w:p>
    <w:tbl>
      <w:tblPr>
        <w:tblW w:w="102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"/>
        <w:gridCol w:w="485"/>
        <w:gridCol w:w="425"/>
        <w:gridCol w:w="367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6"/>
        <w:gridCol w:w="425"/>
        <w:gridCol w:w="425"/>
        <w:gridCol w:w="425"/>
      </w:tblGrid>
      <w:tr w:rsidR="00ED27D5" w:rsidRPr="003D0553" w:rsidTr="00C522E3">
        <w:trPr>
          <w:cantSplit/>
        </w:trPr>
        <w:tc>
          <w:tcPr>
            <w:tcW w:w="442" w:type="dxa"/>
            <w:vMerge w:val="restart"/>
            <w:textDirection w:val="btLr"/>
            <w:vAlign w:val="center"/>
          </w:tcPr>
          <w:p w:rsidR="00ED27D5" w:rsidRPr="003D0553" w:rsidRDefault="00ED27D5" w:rsidP="00C522E3">
            <w:pPr>
              <w:ind w:left="284" w:right="113"/>
            </w:pPr>
            <w:r w:rsidRPr="003D0553">
              <w:rPr>
                <w:sz w:val="22"/>
                <w:szCs w:val="22"/>
              </w:rPr>
              <w:t>Наименование и обозначение  сборочной единицы</w:t>
            </w:r>
          </w:p>
        </w:tc>
        <w:tc>
          <w:tcPr>
            <w:tcW w:w="485" w:type="dxa"/>
            <w:vMerge w:val="restart"/>
            <w:textDirection w:val="btLr"/>
            <w:vAlign w:val="center"/>
          </w:tcPr>
          <w:p w:rsidR="00ED27D5" w:rsidRPr="003D0553" w:rsidRDefault="00ED27D5" w:rsidP="00C522E3">
            <w:pPr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Количество и номер сварного шва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ED27D5" w:rsidRPr="003D0553" w:rsidRDefault="00ED27D5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Категория сварного соединения по ПНАЭ Г-7-010-89</w:t>
            </w:r>
          </w:p>
        </w:tc>
        <w:tc>
          <w:tcPr>
            <w:tcW w:w="367" w:type="dxa"/>
            <w:vMerge w:val="restart"/>
            <w:textDirection w:val="btLr"/>
            <w:vAlign w:val="center"/>
          </w:tcPr>
          <w:p w:rsidR="00ED27D5" w:rsidRPr="003D0553" w:rsidRDefault="00ED27D5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Метод выполнения сварки и наплавки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№ сертификата на сварочные и наплавочные материалы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ED27D5" w:rsidRPr="003D0553" w:rsidRDefault="00ED27D5" w:rsidP="00C522E3">
            <w:pPr>
              <w:ind w:left="284" w:right="113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Электроды, сварочная проволока (тип, марка, стандарт  или ТУ)</w:t>
            </w:r>
          </w:p>
        </w:tc>
        <w:tc>
          <w:tcPr>
            <w:tcW w:w="3402" w:type="dxa"/>
            <w:gridSpan w:val="8"/>
            <w:tcBorders>
              <w:right w:val="double" w:sz="4" w:space="0" w:color="auto"/>
            </w:tcBorders>
          </w:tcPr>
          <w:p w:rsidR="00ED27D5" w:rsidRPr="003D0553" w:rsidRDefault="00ED27D5" w:rsidP="00C522E3">
            <w:pPr>
              <w:ind w:left="284"/>
            </w:pPr>
            <w:r w:rsidRPr="003D0553">
              <w:rPr>
                <w:sz w:val="22"/>
                <w:szCs w:val="22"/>
              </w:rPr>
              <w:t>Контроль качества сварочных и наплавочных  материалов</w:t>
            </w:r>
          </w:p>
        </w:tc>
        <w:tc>
          <w:tcPr>
            <w:tcW w:w="4252" w:type="dxa"/>
            <w:gridSpan w:val="10"/>
            <w:tcBorders>
              <w:left w:val="double" w:sz="4" w:space="0" w:color="auto"/>
            </w:tcBorders>
          </w:tcPr>
          <w:p w:rsidR="00ED27D5" w:rsidRPr="003D0553" w:rsidRDefault="00ED27D5" w:rsidP="0086450B">
            <w:pPr>
              <w:ind w:left="284"/>
            </w:pPr>
            <w:r w:rsidRPr="003D0553">
              <w:rPr>
                <w:sz w:val="22"/>
                <w:szCs w:val="22"/>
              </w:rPr>
              <w:t>Методы и объем контроля сварных с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единений и наплавленных поверхн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стей</w:t>
            </w:r>
          </w:p>
        </w:tc>
      </w:tr>
      <w:tr w:rsidR="00ED27D5" w:rsidRPr="003D0553" w:rsidTr="00C522E3">
        <w:trPr>
          <w:cantSplit/>
          <w:trHeight w:val="5027"/>
        </w:trPr>
        <w:tc>
          <w:tcPr>
            <w:tcW w:w="442" w:type="dxa"/>
            <w:vMerge/>
          </w:tcPr>
          <w:p w:rsidR="00ED27D5" w:rsidRPr="003D0553" w:rsidRDefault="00ED27D5" w:rsidP="00C522E3">
            <w:pPr>
              <w:ind w:left="284"/>
            </w:pPr>
          </w:p>
        </w:tc>
        <w:tc>
          <w:tcPr>
            <w:tcW w:w="485" w:type="dxa"/>
            <w:vMerge/>
            <w:vAlign w:val="center"/>
          </w:tcPr>
          <w:p w:rsidR="00ED27D5" w:rsidRPr="003D0553" w:rsidRDefault="00ED27D5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ED27D5" w:rsidRPr="003D0553" w:rsidRDefault="00ED27D5" w:rsidP="00C522E3">
            <w:pPr>
              <w:ind w:left="284"/>
            </w:pPr>
          </w:p>
        </w:tc>
        <w:tc>
          <w:tcPr>
            <w:tcW w:w="367" w:type="dxa"/>
            <w:vMerge/>
          </w:tcPr>
          <w:p w:rsidR="00ED27D5" w:rsidRPr="003D0553" w:rsidRDefault="00ED27D5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ED27D5" w:rsidRPr="003D0553" w:rsidRDefault="00ED27D5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ED27D5" w:rsidRPr="003D0553" w:rsidRDefault="00ED27D5" w:rsidP="00C522E3">
            <w:pPr>
              <w:ind w:left="284"/>
            </w:pPr>
          </w:p>
        </w:tc>
        <w:tc>
          <w:tcPr>
            <w:tcW w:w="426" w:type="dxa"/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Химический анализ наплавленного металла</w:t>
            </w:r>
          </w:p>
        </w:tc>
        <w:tc>
          <w:tcPr>
            <w:tcW w:w="425" w:type="dxa"/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Визуальный и измерительный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Испытание на растя-жение при нормальной температуре.</w:t>
            </w:r>
          </w:p>
        </w:tc>
        <w:tc>
          <w:tcPr>
            <w:tcW w:w="425" w:type="dxa"/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Испытание на стойкость против МКК</w:t>
            </w:r>
          </w:p>
        </w:tc>
        <w:tc>
          <w:tcPr>
            <w:tcW w:w="425" w:type="dxa"/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содержания ферритной фазы</w:t>
            </w:r>
          </w:p>
        </w:tc>
        <w:tc>
          <w:tcPr>
            <w:tcW w:w="426" w:type="dxa"/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твердости</w:t>
            </w:r>
          </w:p>
        </w:tc>
        <w:tc>
          <w:tcPr>
            <w:tcW w:w="425" w:type="dxa"/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Капиллярный контроль</w:t>
            </w:r>
          </w:p>
        </w:tc>
        <w:tc>
          <w:tcPr>
            <w:tcW w:w="425" w:type="dxa"/>
            <w:tcBorders>
              <w:right w:val="double" w:sz="4" w:space="0" w:color="auto"/>
            </w:tcBorders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Визуальный и измерительный контроль</w:t>
            </w:r>
          </w:p>
        </w:tc>
        <w:tc>
          <w:tcPr>
            <w:tcW w:w="426" w:type="dxa"/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Радиографический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Капиллярный контроль</w:t>
            </w:r>
          </w:p>
        </w:tc>
        <w:tc>
          <w:tcPr>
            <w:tcW w:w="425" w:type="dxa"/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Гидравлические испытания</w:t>
            </w:r>
          </w:p>
        </w:tc>
        <w:tc>
          <w:tcPr>
            <w:tcW w:w="425" w:type="dxa"/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герметичности гелиевым течеискателем</w:t>
            </w:r>
          </w:p>
        </w:tc>
        <w:tc>
          <w:tcPr>
            <w:tcW w:w="425" w:type="dxa"/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избыточным давлением воздуха</w:t>
            </w:r>
          </w:p>
        </w:tc>
        <w:tc>
          <w:tcPr>
            <w:tcW w:w="426" w:type="dxa"/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проведения термообработки</w:t>
            </w:r>
          </w:p>
        </w:tc>
        <w:tc>
          <w:tcPr>
            <w:tcW w:w="425" w:type="dxa"/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Контроль твердости</w:t>
            </w:r>
          </w:p>
        </w:tc>
        <w:tc>
          <w:tcPr>
            <w:tcW w:w="425" w:type="dxa"/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Металлографические исследования</w:t>
            </w:r>
          </w:p>
        </w:tc>
        <w:tc>
          <w:tcPr>
            <w:tcW w:w="425" w:type="dxa"/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Испытания на МКК</w:t>
            </w:r>
          </w:p>
        </w:tc>
      </w:tr>
      <w:tr w:rsidR="00ED27D5" w:rsidRPr="003D0553" w:rsidTr="00C522E3">
        <w:trPr>
          <w:cantSplit/>
          <w:trHeight w:val="421"/>
        </w:trPr>
        <w:tc>
          <w:tcPr>
            <w:tcW w:w="442" w:type="dxa"/>
            <w:vMerge/>
            <w:textDirection w:val="btLr"/>
            <w:vAlign w:val="center"/>
          </w:tcPr>
          <w:p w:rsidR="00ED27D5" w:rsidRPr="003D0553" w:rsidRDefault="00ED27D5" w:rsidP="00C522E3">
            <w:pPr>
              <w:ind w:left="284" w:right="113"/>
            </w:pPr>
          </w:p>
        </w:tc>
        <w:tc>
          <w:tcPr>
            <w:tcW w:w="485" w:type="dxa"/>
            <w:vMerge/>
            <w:vAlign w:val="center"/>
          </w:tcPr>
          <w:p w:rsidR="00ED27D5" w:rsidRPr="003D0553" w:rsidRDefault="00ED27D5" w:rsidP="00C522E3">
            <w:pPr>
              <w:ind w:left="284"/>
            </w:pPr>
          </w:p>
        </w:tc>
        <w:tc>
          <w:tcPr>
            <w:tcW w:w="425" w:type="dxa"/>
            <w:vMerge/>
            <w:vAlign w:val="center"/>
          </w:tcPr>
          <w:p w:rsidR="00ED27D5" w:rsidRPr="003D0553" w:rsidRDefault="00ED27D5" w:rsidP="00C522E3">
            <w:pPr>
              <w:ind w:left="284"/>
            </w:pPr>
          </w:p>
        </w:tc>
        <w:tc>
          <w:tcPr>
            <w:tcW w:w="367" w:type="dxa"/>
            <w:vMerge/>
            <w:vAlign w:val="center"/>
          </w:tcPr>
          <w:p w:rsidR="00ED27D5" w:rsidRPr="003D0553" w:rsidRDefault="00ED27D5" w:rsidP="00C522E3">
            <w:pPr>
              <w:ind w:left="284"/>
            </w:pPr>
          </w:p>
        </w:tc>
        <w:tc>
          <w:tcPr>
            <w:tcW w:w="425" w:type="dxa"/>
            <w:vMerge/>
          </w:tcPr>
          <w:p w:rsidR="00ED27D5" w:rsidRPr="003D0553" w:rsidRDefault="00ED27D5" w:rsidP="00C522E3">
            <w:pPr>
              <w:ind w:left="284"/>
            </w:pPr>
          </w:p>
        </w:tc>
        <w:tc>
          <w:tcPr>
            <w:tcW w:w="425" w:type="dxa"/>
            <w:vMerge/>
            <w:vAlign w:val="center"/>
          </w:tcPr>
          <w:p w:rsidR="00ED27D5" w:rsidRPr="003D0553" w:rsidRDefault="00ED27D5" w:rsidP="00C522E3">
            <w:pPr>
              <w:ind w:left="284"/>
            </w:pPr>
          </w:p>
        </w:tc>
        <w:tc>
          <w:tcPr>
            <w:tcW w:w="7229" w:type="dxa"/>
            <w:gridSpan w:val="17"/>
            <w:vAlign w:val="center"/>
          </w:tcPr>
          <w:p w:rsidR="00ED27D5" w:rsidRPr="003D0553" w:rsidRDefault="00ED27D5" w:rsidP="00C522E3">
            <w:pPr>
              <w:ind w:left="284"/>
              <w:jc w:val="center"/>
            </w:pPr>
            <w:r w:rsidRPr="003D0553">
              <w:rPr>
                <w:sz w:val="22"/>
                <w:szCs w:val="22"/>
              </w:rPr>
              <w:t>Сведения о проведении контроля</w:t>
            </w:r>
          </w:p>
        </w:tc>
        <w:tc>
          <w:tcPr>
            <w:tcW w:w="425" w:type="dxa"/>
          </w:tcPr>
          <w:p w:rsidR="00ED27D5" w:rsidRPr="003D0553" w:rsidRDefault="00ED27D5" w:rsidP="00C522E3">
            <w:pPr>
              <w:ind w:left="284"/>
              <w:jc w:val="center"/>
            </w:pPr>
          </w:p>
        </w:tc>
      </w:tr>
      <w:tr w:rsidR="00ED27D5" w:rsidRPr="003D0553" w:rsidTr="00C522E3">
        <w:trPr>
          <w:cantSplit/>
          <w:trHeight w:val="413"/>
        </w:trPr>
        <w:tc>
          <w:tcPr>
            <w:tcW w:w="442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:rsidR="00ED27D5" w:rsidRPr="003D0553" w:rsidRDefault="00ED27D5" w:rsidP="00C522E3">
            <w:pPr>
              <w:ind w:left="284" w:right="113"/>
            </w:pPr>
          </w:p>
        </w:tc>
        <w:tc>
          <w:tcPr>
            <w:tcW w:w="485" w:type="dxa"/>
            <w:vMerge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/>
            </w:pPr>
          </w:p>
        </w:tc>
        <w:tc>
          <w:tcPr>
            <w:tcW w:w="367" w:type="dxa"/>
            <w:vMerge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</w:tcPr>
          <w:p w:rsidR="00ED27D5" w:rsidRPr="003D0553" w:rsidRDefault="00ED27D5" w:rsidP="00C522E3">
            <w:pPr>
              <w:ind w:left="284"/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/>
            </w:pPr>
          </w:p>
        </w:tc>
        <w:tc>
          <w:tcPr>
            <w:tcW w:w="7229" w:type="dxa"/>
            <w:gridSpan w:val="17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/>
              <w:jc w:val="center"/>
            </w:pPr>
            <w:r w:rsidRPr="003D0553">
              <w:rPr>
                <w:sz w:val="22"/>
                <w:szCs w:val="22"/>
              </w:rPr>
              <w:t>№ документа о проведении контроля, дата</w:t>
            </w: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ED27D5" w:rsidRPr="003D0553" w:rsidRDefault="00ED27D5" w:rsidP="00C522E3">
            <w:pPr>
              <w:ind w:left="284"/>
              <w:jc w:val="center"/>
            </w:pPr>
          </w:p>
        </w:tc>
      </w:tr>
      <w:tr w:rsidR="00ED27D5" w:rsidRPr="003D0553" w:rsidTr="00C522E3">
        <w:trPr>
          <w:cantSplit/>
          <w:trHeight w:val="399"/>
        </w:trPr>
        <w:tc>
          <w:tcPr>
            <w:tcW w:w="442" w:type="dxa"/>
            <w:tcBorders>
              <w:top w:val="double" w:sz="4" w:space="0" w:color="auto"/>
            </w:tcBorders>
            <w:textDirection w:val="btLr"/>
            <w:vAlign w:val="center"/>
          </w:tcPr>
          <w:p w:rsidR="00ED27D5" w:rsidRPr="003D0553" w:rsidRDefault="00ED27D5" w:rsidP="00C522E3">
            <w:pPr>
              <w:spacing w:line="240" w:lineRule="exact"/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/>
              <w:jc w:val="center"/>
            </w:pPr>
          </w:p>
        </w:tc>
        <w:tc>
          <w:tcPr>
            <w:tcW w:w="367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textDirection w:val="btLr"/>
            <w:vAlign w:val="center"/>
          </w:tcPr>
          <w:p w:rsidR="00ED27D5" w:rsidRPr="003D0553" w:rsidRDefault="00ED27D5" w:rsidP="00C522E3">
            <w:pPr>
              <w:ind w:left="284" w:right="113"/>
              <w:jc w:val="center"/>
              <w:rPr>
                <w:sz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textDirection w:val="btLr"/>
            <w:vAlign w:val="center"/>
          </w:tcPr>
          <w:p w:rsidR="00ED27D5" w:rsidRPr="003D0553" w:rsidRDefault="00ED27D5" w:rsidP="00C522E3">
            <w:pPr>
              <w:spacing w:line="220" w:lineRule="exact"/>
              <w:ind w:left="284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  <w:rPr>
                <w:vertAlign w:val="subscript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</w:pPr>
          </w:p>
        </w:tc>
        <w:tc>
          <w:tcPr>
            <w:tcW w:w="426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C522E3">
            <w:pPr>
              <w:ind w:left="284" w:right="-108"/>
              <w:jc w:val="center"/>
              <w:rPr>
                <w:bCs/>
              </w:rPr>
            </w:pPr>
          </w:p>
        </w:tc>
      </w:tr>
    </w:tbl>
    <w:p w:rsidR="00ED27D5" w:rsidRPr="003D0553" w:rsidRDefault="00ED27D5" w:rsidP="00370B6D">
      <w:pPr>
        <w:pStyle w:val="Caption"/>
        <w:rPr>
          <w:b w:val="0"/>
          <w:bCs/>
          <w:sz w:val="16"/>
          <w:szCs w:val="16"/>
        </w:rPr>
      </w:pPr>
    </w:p>
    <w:p w:rsidR="00ED27D5" w:rsidRPr="003D0553" w:rsidRDefault="00ED27D5" w:rsidP="00173CB7">
      <w:pPr>
        <w:ind w:left="284"/>
      </w:pPr>
    </w:p>
    <w:p w:rsidR="00ED27D5" w:rsidRPr="003D0553" w:rsidRDefault="00ED27D5" w:rsidP="00173CB7">
      <w:pPr>
        <w:ind w:left="284"/>
      </w:pPr>
    </w:p>
    <w:p w:rsidR="00ED27D5" w:rsidRPr="003D0553" w:rsidRDefault="00ED27D5" w:rsidP="001F4AC4">
      <w:pPr>
        <w:widowControl w:val="0"/>
        <w:suppressAutoHyphens/>
        <w:autoSpaceDE w:val="0"/>
        <w:autoSpaceDN w:val="0"/>
        <w:adjustRightInd w:val="0"/>
        <w:spacing w:line="348" w:lineRule="auto"/>
        <w:ind w:left="-588" w:right="-108"/>
        <w:jc w:val="both"/>
        <w:rPr>
          <w:sz w:val="28"/>
        </w:rPr>
        <w:sectPr w:rsidR="00ED27D5" w:rsidRPr="003D0553" w:rsidSect="00C522E3">
          <w:headerReference w:type="default" r:id="rId11"/>
          <w:pgSz w:w="11906" w:h="16838" w:code="9"/>
          <w:pgMar w:top="1276" w:right="1174" w:bottom="720" w:left="993" w:header="181" w:footer="203" w:gutter="0"/>
          <w:cols w:space="708"/>
          <w:docGrid w:linePitch="360"/>
        </w:sectPr>
      </w:pPr>
    </w:p>
    <w:p w:rsidR="00ED27D5" w:rsidRDefault="00ED27D5">
      <w:pPr>
        <w:spacing w:line="360" w:lineRule="auto"/>
        <w:ind w:left="567"/>
        <w:jc w:val="center"/>
      </w:pPr>
      <w:r w:rsidRPr="003D0553">
        <w:rPr>
          <w:szCs w:val="28"/>
        </w:rPr>
        <w:t>4.</w:t>
      </w:r>
      <w:r w:rsidRPr="003D0553">
        <w:t xml:space="preserve"> РЕЗУЛЬТАТЫ ПРИЕМО-СДАТОЧНЫХ ИСПЫТАНИЙ</w:t>
      </w:r>
    </w:p>
    <w:p w:rsidR="00ED27D5" w:rsidRPr="003D0553" w:rsidRDefault="00ED27D5" w:rsidP="00405ABE">
      <w:pPr>
        <w:ind w:left="567"/>
      </w:pPr>
    </w:p>
    <w:p w:rsidR="00ED27D5" w:rsidRPr="003D0553" w:rsidRDefault="00ED27D5" w:rsidP="00405ABE">
      <w:pPr>
        <w:ind w:left="567"/>
      </w:pPr>
      <w:r w:rsidRPr="003D0553">
        <w:t>Таблица 4. Результаты приемо-сдаточных испытаний</w:t>
      </w: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1984"/>
        <w:gridCol w:w="993"/>
        <w:gridCol w:w="1134"/>
        <w:gridCol w:w="1275"/>
        <w:gridCol w:w="992"/>
        <w:gridCol w:w="993"/>
        <w:gridCol w:w="850"/>
      </w:tblGrid>
      <w:tr w:rsidR="00ED27D5" w:rsidRPr="003D0553" w:rsidTr="00405ABE">
        <w:trPr>
          <w:cantSplit/>
          <w:trHeight w:val="20"/>
        </w:trPr>
        <w:tc>
          <w:tcPr>
            <w:tcW w:w="710" w:type="dxa"/>
            <w:vMerge w:val="restart"/>
            <w:tcBorders>
              <w:bottom w:val="double" w:sz="4" w:space="0" w:color="auto"/>
            </w:tcBorders>
            <w:textDirection w:val="btLr"/>
            <w:vAlign w:val="center"/>
          </w:tcPr>
          <w:p w:rsidR="00ED27D5" w:rsidRPr="003D0553" w:rsidRDefault="00ED27D5" w:rsidP="003E26B4"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им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ние и об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зн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ч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ние</w:t>
            </w:r>
          </w:p>
        </w:tc>
        <w:tc>
          <w:tcPr>
            <w:tcW w:w="1984" w:type="dxa"/>
            <w:vMerge w:val="restart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967F9B">
            <w:pPr>
              <w:jc w:val="center"/>
            </w:pPr>
            <w:r w:rsidRPr="003D0553">
              <w:rPr>
                <w:sz w:val="22"/>
              </w:rPr>
              <w:t xml:space="preserve">Вид </w:t>
            </w:r>
          </w:p>
          <w:p w:rsidR="00ED27D5" w:rsidRPr="003D0553" w:rsidRDefault="00ED27D5" w:rsidP="00967F9B">
            <w:pPr>
              <w:jc w:val="center"/>
            </w:pPr>
            <w:r w:rsidRPr="003D0553">
              <w:rPr>
                <w:sz w:val="22"/>
              </w:rPr>
              <w:t>испытаний</w:t>
            </w:r>
          </w:p>
        </w:tc>
        <w:tc>
          <w:tcPr>
            <w:tcW w:w="993" w:type="dxa"/>
            <w:vMerge w:val="restart"/>
            <w:vAlign w:val="center"/>
          </w:tcPr>
          <w:p w:rsidR="00ED27D5" w:rsidRPr="003D0553" w:rsidRDefault="00ED27D5" w:rsidP="00967F9B">
            <w:pPr>
              <w:jc w:val="center"/>
            </w:pPr>
            <w:r w:rsidRPr="003D0553">
              <w:rPr>
                <w:sz w:val="22"/>
              </w:rPr>
              <w:t>Среда</w:t>
            </w:r>
          </w:p>
          <w:p w:rsidR="00ED27D5" w:rsidRPr="003D0553" w:rsidRDefault="00ED27D5" w:rsidP="00713197">
            <w:pPr>
              <w:jc w:val="center"/>
            </w:pPr>
            <w:r w:rsidRPr="003D0553">
              <w:rPr>
                <w:sz w:val="22"/>
              </w:rPr>
              <w:t>испыт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тельная</w:t>
            </w:r>
          </w:p>
        </w:tc>
        <w:tc>
          <w:tcPr>
            <w:tcW w:w="1134" w:type="dxa"/>
            <w:vMerge w:val="restart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967F9B">
            <w:pPr>
              <w:jc w:val="center"/>
            </w:pPr>
            <w:r w:rsidRPr="003D0553">
              <w:rPr>
                <w:sz w:val="22"/>
              </w:rPr>
              <w:t>Давление</w:t>
            </w:r>
          </w:p>
          <w:p w:rsidR="00ED27D5" w:rsidRPr="003D0553" w:rsidRDefault="00ED27D5" w:rsidP="00967F9B">
            <w:pPr>
              <w:jc w:val="center"/>
            </w:pPr>
            <w:r w:rsidRPr="003D0553">
              <w:rPr>
                <w:sz w:val="22"/>
              </w:rPr>
              <w:t>испыт</w:t>
            </w:r>
            <w:r w:rsidRPr="003D0553">
              <w:rPr>
                <w:sz w:val="22"/>
              </w:rPr>
              <w:t>а</w:t>
            </w:r>
            <w:r w:rsidRPr="003D0553">
              <w:rPr>
                <w:sz w:val="22"/>
              </w:rPr>
              <w:t>ний,</w:t>
            </w:r>
          </w:p>
          <w:p w:rsidR="00ED27D5" w:rsidRPr="003D0553" w:rsidRDefault="00ED27D5" w:rsidP="006B54B7">
            <w:pPr>
              <w:jc w:val="center"/>
            </w:pPr>
            <w:r w:rsidRPr="003D0553">
              <w:rPr>
                <w:sz w:val="22"/>
              </w:rPr>
              <w:t>МПа (кгс/см</w:t>
            </w:r>
            <w:r w:rsidRPr="003D0553">
              <w:rPr>
                <w:sz w:val="22"/>
                <w:vertAlign w:val="superscript"/>
              </w:rPr>
              <w:t>2</w:t>
            </w:r>
            <w:r w:rsidRPr="003D0553">
              <w:rPr>
                <w:sz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ED27D5" w:rsidRPr="003D0553" w:rsidRDefault="00ED27D5" w:rsidP="0086450B">
            <w:pPr>
              <w:ind w:left="-57" w:right="-113"/>
            </w:pPr>
            <w:r w:rsidRPr="003D0553">
              <w:t>Температ</w:t>
            </w:r>
            <w:r w:rsidRPr="003D0553">
              <w:t>у</w:t>
            </w:r>
            <w:r w:rsidRPr="003D0553">
              <w:t>ра испыт</w:t>
            </w:r>
            <w:r w:rsidRPr="003D0553">
              <w:t>а</w:t>
            </w:r>
            <w:r w:rsidRPr="003D0553">
              <w:t xml:space="preserve">ний, </w:t>
            </w:r>
            <w:r w:rsidRPr="003D0553">
              <w:rPr>
                <w:vertAlign w:val="superscript"/>
              </w:rPr>
              <w:t xml:space="preserve">   о</w:t>
            </w:r>
            <w:r w:rsidRPr="003D0553">
              <w:t xml:space="preserve"> С</w:t>
            </w:r>
          </w:p>
        </w:tc>
        <w:tc>
          <w:tcPr>
            <w:tcW w:w="1985" w:type="dxa"/>
            <w:gridSpan w:val="2"/>
            <w:vAlign w:val="center"/>
          </w:tcPr>
          <w:p w:rsidR="00ED27D5" w:rsidRPr="003D0553" w:rsidRDefault="00ED27D5" w:rsidP="00967F9B">
            <w:pPr>
              <w:jc w:val="center"/>
            </w:pPr>
            <w:r w:rsidRPr="003D0553">
              <w:rPr>
                <w:sz w:val="22"/>
              </w:rPr>
              <w:t>Результаты</w:t>
            </w:r>
          </w:p>
          <w:p w:rsidR="00ED27D5" w:rsidRPr="003D0553" w:rsidRDefault="00ED27D5" w:rsidP="00967F9B">
            <w:pPr>
              <w:jc w:val="center"/>
            </w:pPr>
            <w:r w:rsidRPr="003D0553">
              <w:rPr>
                <w:sz w:val="22"/>
              </w:rPr>
              <w:t>испытаний</w:t>
            </w:r>
          </w:p>
        </w:tc>
        <w:tc>
          <w:tcPr>
            <w:tcW w:w="850" w:type="dxa"/>
            <w:vMerge w:val="restart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967F9B">
            <w:pPr>
              <w:ind w:left="-57"/>
              <w:jc w:val="center"/>
            </w:pPr>
            <w:r w:rsidRPr="003D0553">
              <w:rPr>
                <w:sz w:val="22"/>
              </w:rPr>
              <w:t>Дата</w:t>
            </w:r>
          </w:p>
          <w:p w:rsidR="00ED27D5" w:rsidRPr="003D0553" w:rsidRDefault="00ED27D5" w:rsidP="00713197">
            <w:pPr>
              <w:ind w:left="-57"/>
              <w:jc w:val="center"/>
            </w:pPr>
            <w:r w:rsidRPr="003D0553">
              <w:rPr>
                <w:sz w:val="22"/>
              </w:rPr>
              <w:t>испы-таний, № акта</w:t>
            </w:r>
          </w:p>
        </w:tc>
      </w:tr>
      <w:tr w:rsidR="00ED27D5" w:rsidRPr="003D0553" w:rsidTr="00405ABE">
        <w:trPr>
          <w:cantSplit/>
          <w:trHeight w:val="340"/>
        </w:trPr>
        <w:tc>
          <w:tcPr>
            <w:tcW w:w="710" w:type="dxa"/>
            <w:vMerge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967F9B">
            <w:pPr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967F9B">
            <w:pPr>
              <w:jc w:val="center"/>
            </w:pPr>
          </w:p>
        </w:tc>
        <w:tc>
          <w:tcPr>
            <w:tcW w:w="993" w:type="dxa"/>
            <w:vMerge/>
          </w:tcPr>
          <w:p w:rsidR="00ED27D5" w:rsidRPr="003D0553" w:rsidRDefault="00ED27D5" w:rsidP="00967F9B">
            <w:pPr>
              <w:jc w:val="center"/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967F9B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D27D5" w:rsidRPr="003D0553" w:rsidRDefault="00ED27D5" w:rsidP="00967F9B">
            <w:pPr>
              <w:ind w:left="-57" w:right="-113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ED27D5" w:rsidRPr="003D0553" w:rsidRDefault="00ED27D5" w:rsidP="00967F9B">
            <w:pPr>
              <w:jc w:val="center"/>
            </w:pPr>
            <w:r w:rsidRPr="003D0553">
              <w:rPr>
                <w:sz w:val="22"/>
              </w:rPr>
              <w:t>по документации</w:t>
            </w: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967F9B">
            <w:pPr>
              <w:jc w:val="center"/>
            </w:pPr>
          </w:p>
        </w:tc>
      </w:tr>
      <w:tr w:rsidR="00ED27D5" w:rsidRPr="003D0553" w:rsidTr="00405ABE">
        <w:trPr>
          <w:cantSplit/>
          <w:trHeight w:val="497"/>
        </w:trPr>
        <w:tc>
          <w:tcPr>
            <w:tcW w:w="710" w:type="dxa"/>
            <w:vMerge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967F9B">
            <w:pPr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967F9B">
            <w:pPr>
              <w:jc w:val="center"/>
            </w:pPr>
          </w:p>
        </w:tc>
        <w:tc>
          <w:tcPr>
            <w:tcW w:w="993" w:type="dxa"/>
            <w:vMerge/>
            <w:tcBorders>
              <w:bottom w:val="double" w:sz="4" w:space="0" w:color="auto"/>
            </w:tcBorders>
          </w:tcPr>
          <w:p w:rsidR="00ED27D5" w:rsidRPr="003D0553" w:rsidRDefault="00ED27D5" w:rsidP="00967F9B">
            <w:pPr>
              <w:jc w:val="center"/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967F9B">
            <w:pPr>
              <w:jc w:val="center"/>
            </w:pPr>
          </w:p>
        </w:tc>
        <w:tc>
          <w:tcPr>
            <w:tcW w:w="1275" w:type="dxa"/>
            <w:vMerge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967F9B">
            <w:pPr>
              <w:ind w:left="-57" w:right="-113"/>
              <w:jc w:val="center"/>
            </w:pPr>
          </w:p>
        </w:tc>
        <w:tc>
          <w:tcPr>
            <w:tcW w:w="1985" w:type="dxa"/>
            <w:gridSpan w:val="2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967F9B">
            <w:pPr>
              <w:jc w:val="center"/>
            </w:pPr>
            <w:r w:rsidRPr="003D0553">
              <w:rPr>
                <w:sz w:val="22"/>
              </w:rPr>
              <w:t>фактические</w:t>
            </w: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967F9B">
            <w:pPr>
              <w:jc w:val="center"/>
            </w:pPr>
          </w:p>
        </w:tc>
      </w:tr>
      <w:tr w:rsidR="00ED27D5" w:rsidRPr="003D0553" w:rsidTr="00405ABE">
        <w:trPr>
          <w:cantSplit/>
          <w:trHeight w:val="1013"/>
        </w:trPr>
        <w:tc>
          <w:tcPr>
            <w:tcW w:w="710" w:type="dxa"/>
            <w:vMerge w:val="restart"/>
            <w:vAlign w:val="center"/>
          </w:tcPr>
          <w:p w:rsidR="00ED27D5" w:rsidRPr="003D0553" w:rsidRDefault="00ED27D5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ED27D5" w:rsidRPr="003D0553" w:rsidRDefault="00ED27D5" w:rsidP="00405ABE">
            <w:pPr>
              <w:spacing w:line="192" w:lineRule="auto"/>
            </w:pPr>
            <w:r w:rsidRPr="003D0553">
              <w:rPr>
                <w:sz w:val="22"/>
              </w:rPr>
              <w:t>На прочность и плотность мат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 xml:space="preserve">риала основных деталей и сварных соединений </w:t>
            </w:r>
          </w:p>
        </w:tc>
        <w:tc>
          <w:tcPr>
            <w:tcW w:w="993" w:type="dxa"/>
            <w:vMerge w:val="restart"/>
            <w:textDirection w:val="btLr"/>
          </w:tcPr>
          <w:p w:rsidR="00ED27D5" w:rsidRPr="003D0553" w:rsidRDefault="00ED27D5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D27D5" w:rsidRPr="003D0553" w:rsidRDefault="00ED27D5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  <w:r w:rsidRPr="003D0553">
              <w:rPr>
                <w:sz w:val="22"/>
              </w:rPr>
              <w:t>Давление осмотра</w:t>
            </w:r>
          </w:p>
        </w:tc>
        <w:tc>
          <w:tcPr>
            <w:tcW w:w="1275" w:type="dxa"/>
            <w:vMerge w:val="restart"/>
            <w:vAlign w:val="center"/>
          </w:tcPr>
          <w:p w:rsidR="00ED27D5" w:rsidRPr="003D0553" w:rsidRDefault="00ED27D5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ED27D5" w:rsidRPr="003D0553" w:rsidRDefault="00ED27D5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Механические разрушения, ост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точные деформ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ции, течи и «пот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ния»  не допуск</w:t>
            </w:r>
            <w:r w:rsidRPr="003D0553">
              <w:rPr>
                <w:sz w:val="22"/>
                <w:szCs w:val="22"/>
              </w:rPr>
              <w:t>а</w:t>
            </w:r>
            <w:r w:rsidRPr="003D0553">
              <w:rPr>
                <w:sz w:val="22"/>
                <w:szCs w:val="22"/>
              </w:rPr>
              <w:t>ются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ED27D5" w:rsidRPr="003D0553" w:rsidRDefault="00ED27D5" w:rsidP="00C8269F">
            <w:pPr>
              <w:ind w:left="113" w:right="113"/>
              <w:jc w:val="center"/>
            </w:pPr>
          </w:p>
        </w:tc>
      </w:tr>
      <w:tr w:rsidR="00ED27D5" w:rsidRPr="003D0553" w:rsidTr="00405ABE">
        <w:trPr>
          <w:cantSplit/>
          <w:trHeight w:val="467"/>
        </w:trPr>
        <w:tc>
          <w:tcPr>
            <w:tcW w:w="710" w:type="dxa"/>
            <w:vMerge/>
            <w:vAlign w:val="center"/>
          </w:tcPr>
          <w:p w:rsidR="00ED27D5" w:rsidRPr="003D0553" w:rsidRDefault="00ED27D5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ED27D5" w:rsidRPr="003D0553" w:rsidRDefault="00ED27D5" w:rsidP="00967F9B">
            <w:pPr>
              <w:spacing w:line="192" w:lineRule="auto"/>
            </w:pPr>
          </w:p>
        </w:tc>
        <w:tc>
          <w:tcPr>
            <w:tcW w:w="993" w:type="dxa"/>
            <w:vMerge/>
            <w:textDirection w:val="btLr"/>
          </w:tcPr>
          <w:p w:rsidR="00ED27D5" w:rsidRPr="003D0553" w:rsidRDefault="00ED27D5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ED27D5" w:rsidRPr="003D0553" w:rsidRDefault="00ED27D5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vAlign w:val="center"/>
          </w:tcPr>
          <w:p w:rsidR="00ED27D5" w:rsidRPr="003D0553" w:rsidRDefault="00ED27D5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ED27D5" w:rsidRPr="003D0553" w:rsidRDefault="00ED27D5" w:rsidP="003E26B4">
            <w:pPr>
              <w:spacing w:line="192" w:lineRule="auto"/>
              <w:jc w:val="center"/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ED27D5" w:rsidRPr="003D0553" w:rsidRDefault="00ED27D5" w:rsidP="00C8269F">
            <w:pPr>
              <w:ind w:left="113" w:right="113"/>
              <w:jc w:val="center"/>
            </w:pPr>
          </w:p>
        </w:tc>
      </w:tr>
      <w:tr w:rsidR="00ED27D5" w:rsidRPr="003D0553" w:rsidTr="00405ABE">
        <w:trPr>
          <w:cantSplit/>
          <w:trHeight w:val="701"/>
        </w:trPr>
        <w:tc>
          <w:tcPr>
            <w:tcW w:w="710" w:type="dxa"/>
            <w:vMerge/>
            <w:vAlign w:val="center"/>
          </w:tcPr>
          <w:p w:rsidR="00ED27D5" w:rsidRPr="003D0553" w:rsidRDefault="00ED27D5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Align w:val="center"/>
          </w:tcPr>
          <w:p w:rsidR="00ED27D5" w:rsidRPr="003D0553" w:rsidRDefault="00ED27D5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На герметичность </w:t>
            </w:r>
          </w:p>
          <w:p w:rsidR="00ED27D5" w:rsidRPr="003D0553" w:rsidRDefault="00ED27D5" w:rsidP="00405ABE">
            <w:pPr>
              <w:spacing w:line="192" w:lineRule="auto"/>
            </w:pPr>
            <w:r w:rsidRPr="003D0553">
              <w:rPr>
                <w:sz w:val="22"/>
              </w:rPr>
              <w:t>относительно внешней среды</w:t>
            </w:r>
          </w:p>
        </w:tc>
        <w:tc>
          <w:tcPr>
            <w:tcW w:w="993" w:type="dxa"/>
            <w:textDirection w:val="btLr"/>
          </w:tcPr>
          <w:p w:rsidR="00ED27D5" w:rsidRPr="003D0553" w:rsidRDefault="00ED27D5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ED27D5" w:rsidRPr="003D0553" w:rsidRDefault="00ED27D5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ED27D5" w:rsidRPr="003D0553" w:rsidRDefault="00ED27D5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ED27D5" w:rsidRPr="003D0553" w:rsidRDefault="00ED27D5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Нарушение герм</w:t>
            </w:r>
            <w:r w:rsidRPr="003D0553">
              <w:rPr>
                <w:sz w:val="22"/>
                <w:szCs w:val="22"/>
              </w:rPr>
              <w:t>е</w:t>
            </w:r>
            <w:r w:rsidRPr="003D0553">
              <w:rPr>
                <w:sz w:val="22"/>
                <w:szCs w:val="22"/>
              </w:rPr>
              <w:t>тичности не д</w:t>
            </w:r>
            <w:r w:rsidRPr="003D0553">
              <w:rPr>
                <w:sz w:val="22"/>
                <w:szCs w:val="22"/>
              </w:rPr>
              <w:t>о</w:t>
            </w:r>
            <w:r w:rsidRPr="003D0553">
              <w:rPr>
                <w:sz w:val="22"/>
                <w:szCs w:val="22"/>
              </w:rPr>
              <w:t>пускается</w:t>
            </w:r>
          </w:p>
        </w:tc>
        <w:tc>
          <w:tcPr>
            <w:tcW w:w="850" w:type="dxa"/>
            <w:textDirection w:val="btLr"/>
            <w:vAlign w:val="center"/>
          </w:tcPr>
          <w:p w:rsidR="00ED27D5" w:rsidRPr="003D0553" w:rsidRDefault="00ED27D5" w:rsidP="00C8269F">
            <w:pPr>
              <w:ind w:left="113" w:right="113"/>
              <w:jc w:val="center"/>
            </w:pPr>
          </w:p>
        </w:tc>
      </w:tr>
      <w:tr w:rsidR="00ED27D5" w:rsidRPr="003D0553" w:rsidTr="00405ABE">
        <w:trPr>
          <w:cantSplit/>
          <w:trHeight w:val="264"/>
        </w:trPr>
        <w:tc>
          <w:tcPr>
            <w:tcW w:w="710" w:type="dxa"/>
            <w:vMerge/>
            <w:vAlign w:val="center"/>
          </w:tcPr>
          <w:p w:rsidR="00ED27D5" w:rsidRPr="003D0553" w:rsidRDefault="00ED27D5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ED27D5" w:rsidRPr="003D0553" w:rsidRDefault="00ED27D5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На герметичность </w:t>
            </w:r>
          </w:p>
          <w:p w:rsidR="00ED27D5" w:rsidRPr="003D0553" w:rsidRDefault="00ED27D5" w:rsidP="00967F9B">
            <w:pPr>
              <w:spacing w:line="192" w:lineRule="auto"/>
            </w:pPr>
            <w:r w:rsidRPr="003D0553">
              <w:rPr>
                <w:sz w:val="22"/>
              </w:rPr>
              <w:t xml:space="preserve"> затвора</w:t>
            </w:r>
          </w:p>
        </w:tc>
        <w:tc>
          <w:tcPr>
            <w:tcW w:w="993" w:type="dxa"/>
            <w:vMerge w:val="restart"/>
            <w:textDirection w:val="btLr"/>
          </w:tcPr>
          <w:p w:rsidR="00ED27D5" w:rsidRPr="003D0553" w:rsidRDefault="00ED27D5" w:rsidP="00967F9B">
            <w:pPr>
              <w:spacing w:line="192" w:lineRule="auto"/>
              <w:ind w:left="113" w:right="113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:rsidR="00ED27D5" w:rsidRPr="003D0553" w:rsidRDefault="00ED27D5" w:rsidP="00967F9B">
            <w:pPr>
              <w:spacing w:line="192" w:lineRule="auto"/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D27D5" w:rsidRPr="003D0553" w:rsidRDefault="00ED27D5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ED27D5" w:rsidRPr="003D0553" w:rsidRDefault="00ED27D5" w:rsidP="00967F9B">
            <w:pPr>
              <w:spacing w:line="192" w:lineRule="auto"/>
              <w:jc w:val="center"/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ED27D5" w:rsidRPr="003D0553" w:rsidRDefault="00ED27D5" w:rsidP="00C8269F">
            <w:pPr>
              <w:ind w:left="113" w:right="113"/>
              <w:jc w:val="center"/>
            </w:pPr>
          </w:p>
        </w:tc>
      </w:tr>
      <w:tr w:rsidR="00ED27D5" w:rsidRPr="003D0553" w:rsidTr="00405ABE">
        <w:trPr>
          <w:cantSplit/>
          <w:trHeight w:val="298"/>
        </w:trPr>
        <w:tc>
          <w:tcPr>
            <w:tcW w:w="710" w:type="dxa"/>
            <w:vMerge/>
            <w:vAlign w:val="center"/>
          </w:tcPr>
          <w:p w:rsidR="00ED27D5" w:rsidRPr="003D0553" w:rsidRDefault="00ED27D5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ED27D5" w:rsidRPr="003D0553" w:rsidRDefault="00ED27D5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ED27D5" w:rsidRPr="003D0553" w:rsidRDefault="00ED27D5" w:rsidP="00967F9B">
            <w:pPr>
              <w:spacing w:line="192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ED27D5" w:rsidRPr="003D0553" w:rsidRDefault="00ED27D5" w:rsidP="00967F9B">
            <w:pPr>
              <w:spacing w:line="192" w:lineRule="auto"/>
              <w:jc w:val="center"/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ED27D5" w:rsidRPr="003D0553" w:rsidRDefault="00ED27D5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ED27D5" w:rsidRPr="003D0553" w:rsidRDefault="00ED27D5" w:rsidP="00967F9B">
            <w:pPr>
              <w:spacing w:line="192" w:lineRule="auto"/>
              <w:jc w:val="center"/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ED27D5" w:rsidRPr="003D0553" w:rsidRDefault="00ED27D5" w:rsidP="00C8269F">
            <w:pPr>
              <w:ind w:left="113" w:right="113"/>
              <w:jc w:val="center"/>
            </w:pPr>
          </w:p>
        </w:tc>
      </w:tr>
      <w:tr w:rsidR="00ED27D5" w:rsidRPr="003D0553" w:rsidTr="00405ABE">
        <w:trPr>
          <w:cantSplit/>
          <w:trHeight w:val="690"/>
        </w:trPr>
        <w:tc>
          <w:tcPr>
            <w:tcW w:w="710" w:type="dxa"/>
            <w:vMerge/>
            <w:vAlign w:val="center"/>
          </w:tcPr>
          <w:p w:rsidR="00ED27D5" w:rsidRPr="003D0553" w:rsidRDefault="00ED27D5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ED27D5" w:rsidRPr="003D0553" w:rsidRDefault="00ED27D5" w:rsidP="00405ABE">
            <w:pPr>
              <w:spacing w:line="192" w:lineRule="auto"/>
            </w:pPr>
            <w:r w:rsidRPr="003D0553">
              <w:rPr>
                <w:sz w:val="22"/>
              </w:rPr>
              <w:t>На функционир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вание (работосп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собность), цикл/часов</w:t>
            </w:r>
          </w:p>
        </w:tc>
        <w:tc>
          <w:tcPr>
            <w:tcW w:w="993" w:type="dxa"/>
            <w:vMerge w:val="restart"/>
            <w:textDirection w:val="btLr"/>
          </w:tcPr>
          <w:p w:rsidR="00ED27D5" w:rsidRPr="003D0553" w:rsidRDefault="00ED27D5" w:rsidP="00967F9B">
            <w:pPr>
              <w:pStyle w:val="BodyText"/>
              <w:spacing w:line="192" w:lineRule="auto"/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D27D5" w:rsidRPr="003D0553" w:rsidRDefault="00ED27D5" w:rsidP="000067D7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ED27D5" w:rsidRPr="003D0553" w:rsidRDefault="00ED27D5" w:rsidP="00967F9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ED27D5" w:rsidRPr="003D0553" w:rsidRDefault="00ED27D5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Отсутствие ры</w:t>
            </w:r>
            <w:r w:rsidRPr="003D0553">
              <w:rPr>
                <w:sz w:val="22"/>
                <w:szCs w:val="22"/>
              </w:rPr>
              <w:t>в</w:t>
            </w:r>
            <w:r w:rsidRPr="003D0553">
              <w:rPr>
                <w:sz w:val="22"/>
                <w:szCs w:val="22"/>
              </w:rPr>
              <w:t xml:space="preserve">ков и заеданий </w:t>
            </w:r>
          </w:p>
          <w:p w:rsidR="00ED27D5" w:rsidRPr="003D0553" w:rsidRDefault="00ED27D5" w:rsidP="00967F9B">
            <w:pPr>
              <w:spacing w:line="192" w:lineRule="auto"/>
            </w:pPr>
            <w:r w:rsidRPr="003D0553">
              <w:rPr>
                <w:sz w:val="22"/>
                <w:szCs w:val="22"/>
              </w:rPr>
              <w:t>при срабатывании</w:t>
            </w:r>
          </w:p>
        </w:tc>
        <w:tc>
          <w:tcPr>
            <w:tcW w:w="850" w:type="dxa"/>
            <w:textDirection w:val="btLr"/>
            <w:vAlign w:val="center"/>
          </w:tcPr>
          <w:p w:rsidR="00ED27D5" w:rsidRPr="003D0553" w:rsidRDefault="00ED27D5" w:rsidP="00C8269F">
            <w:pPr>
              <w:ind w:left="113" w:right="113"/>
              <w:jc w:val="center"/>
            </w:pPr>
          </w:p>
        </w:tc>
      </w:tr>
      <w:tr w:rsidR="00ED27D5" w:rsidRPr="003D0553" w:rsidTr="00405ABE">
        <w:trPr>
          <w:cantSplit/>
          <w:trHeight w:val="472"/>
        </w:trPr>
        <w:tc>
          <w:tcPr>
            <w:tcW w:w="710" w:type="dxa"/>
            <w:vMerge/>
            <w:vAlign w:val="center"/>
          </w:tcPr>
          <w:p w:rsidR="00ED27D5" w:rsidRPr="003D0553" w:rsidRDefault="00ED27D5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ED27D5" w:rsidRPr="003D0553" w:rsidRDefault="00ED27D5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ED27D5" w:rsidRPr="003D0553" w:rsidRDefault="00ED27D5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ED27D5" w:rsidRPr="003D0553" w:rsidRDefault="00ED27D5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ED27D5" w:rsidRPr="003D0553" w:rsidRDefault="00ED27D5" w:rsidP="00967F9B"/>
        </w:tc>
        <w:tc>
          <w:tcPr>
            <w:tcW w:w="992" w:type="dxa"/>
            <w:vMerge w:val="restart"/>
            <w:vAlign w:val="center"/>
          </w:tcPr>
          <w:p w:rsidR="00ED27D5" w:rsidRPr="003D0553" w:rsidRDefault="00ED27D5" w:rsidP="003E26B4">
            <w:pPr>
              <w:spacing w:line="192" w:lineRule="auto"/>
              <w:ind w:left="-113" w:right="-113"/>
              <w:jc w:val="center"/>
            </w:pPr>
            <w:r w:rsidRPr="003D0553">
              <w:rPr>
                <w:sz w:val="22"/>
              </w:rPr>
              <w:t>Датчик полож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ния</w:t>
            </w:r>
          </w:p>
        </w:tc>
        <w:tc>
          <w:tcPr>
            <w:tcW w:w="993" w:type="dxa"/>
            <w:vAlign w:val="center"/>
          </w:tcPr>
          <w:p w:rsidR="00ED27D5" w:rsidRPr="003D0553" w:rsidRDefault="00ED27D5" w:rsidP="00967F9B">
            <w:pPr>
              <w:spacing w:line="192" w:lineRule="auto"/>
              <w:ind w:left="-57" w:right="-113"/>
            </w:pPr>
            <w:r w:rsidRPr="003D0553">
              <w:rPr>
                <w:sz w:val="22"/>
              </w:rPr>
              <w:t>Фиксир</w:t>
            </w:r>
            <w:r w:rsidRPr="003D0553">
              <w:rPr>
                <w:sz w:val="22"/>
              </w:rPr>
              <w:t>о</w:t>
            </w:r>
            <w:r w:rsidRPr="003D0553">
              <w:rPr>
                <w:sz w:val="22"/>
              </w:rPr>
              <w:t>вать си</w:t>
            </w:r>
            <w:r w:rsidRPr="003D0553">
              <w:rPr>
                <w:sz w:val="22"/>
              </w:rPr>
              <w:t>г</w:t>
            </w:r>
            <w:r w:rsidRPr="003D0553">
              <w:rPr>
                <w:sz w:val="22"/>
              </w:rPr>
              <w:t>налы крайних полож</w:t>
            </w:r>
            <w:r w:rsidRPr="003D0553">
              <w:rPr>
                <w:sz w:val="22"/>
              </w:rPr>
              <w:t>е</w:t>
            </w:r>
            <w:r w:rsidRPr="003D0553">
              <w:rPr>
                <w:sz w:val="22"/>
              </w:rPr>
              <w:t>ний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ED27D5" w:rsidRPr="003D0553" w:rsidRDefault="00ED27D5" w:rsidP="00C8269F">
            <w:pPr>
              <w:ind w:left="113" w:right="113"/>
              <w:jc w:val="center"/>
            </w:pPr>
          </w:p>
        </w:tc>
      </w:tr>
      <w:tr w:rsidR="00ED27D5" w:rsidRPr="003D0553" w:rsidTr="00405ABE">
        <w:trPr>
          <w:cantSplit/>
          <w:trHeight w:val="596"/>
        </w:trPr>
        <w:tc>
          <w:tcPr>
            <w:tcW w:w="710" w:type="dxa"/>
            <w:vMerge/>
            <w:vAlign w:val="center"/>
          </w:tcPr>
          <w:p w:rsidR="00ED27D5" w:rsidRPr="003D0553" w:rsidRDefault="00ED27D5" w:rsidP="00967F9B">
            <w:pPr>
              <w:spacing w:line="192" w:lineRule="auto"/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vAlign w:val="center"/>
          </w:tcPr>
          <w:p w:rsidR="00ED27D5" w:rsidRPr="003D0553" w:rsidRDefault="00ED27D5" w:rsidP="00967F9B">
            <w:pPr>
              <w:spacing w:line="192" w:lineRule="auto"/>
            </w:pPr>
          </w:p>
        </w:tc>
        <w:tc>
          <w:tcPr>
            <w:tcW w:w="993" w:type="dxa"/>
            <w:vMerge/>
          </w:tcPr>
          <w:p w:rsidR="00ED27D5" w:rsidRPr="003D0553" w:rsidRDefault="00ED27D5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ED27D5" w:rsidRPr="003D0553" w:rsidRDefault="00ED27D5" w:rsidP="00967F9B">
            <w:pPr>
              <w:pStyle w:val="BodyText"/>
              <w:spacing w:line="192" w:lineRule="auto"/>
              <w:ind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extDirection w:val="btLr"/>
            <w:vAlign w:val="center"/>
          </w:tcPr>
          <w:p w:rsidR="00ED27D5" w:rsidRPr="003D0553" w:rsidRDefault="00ED27D5" w:rsidP="00967F9B"/>
        </w:tc>
        <w:tc>
          <w:tcPr>
            <w:tcW w:w="992" w:type="dxa"/>
            <w:vMerge/>
            <w:vAlign w:val="center"/>
          </w:tcPr>
          <w:p w:rsidR="00ED27D5" w:rsidRPr="003D0553" w:rsidRDefault="00ED27D5" w:rsidP="00967F9B">
            <w:pPr>
              <w:spacing w:line="192" w:lineRule="auto"/>
              <w:jc w:val="center"/>
            </w:pPr>
          </w:p>
        </w:tc>
        <w:tc>
          <w:tcPr>
            <w:tcW w:w="993" w:type="dxa"/>
            <w:vAlign w:val="center"/>
          </w:tcPr>
          <w:p w:rsidR="00ED27D5" w:rsidRPr="003D0553" w:rsidRDefault="00ED27D5" w:rsidP="00C8269F">
            <w:pPr>
              <w:spacing w:line="192" w:lineRule="auto"/>
              <w:jc w:val="center"/>
            </w:pPr>
            <w:r w:rsidRPr="003D0553">
              <w:rPr>
                <w:sz w:val="22"/>
              </w:rPr>
              <w:t>выпо</w:t>
            </w:r>
            <w:r w:rsidRPr="003D0553">
              <w:rPr>
                <w:sz w:val="22"/>
              </w:rPr>
              <w:t>л</w:t>
            </w:r>
            <w:r w:rsidRPr="003D0553">
              <w:rPr>
                <w:sz w:val="22"/>
              </w:rPr>
              <w:t>нено</w:t>
            </w:r>
          </w:p>
        </w:tc>
        <w:tc>
          <w:tcPr>
            <w:tcW w:w="850" w:type="dxa"/>
            <w:vMerge/>
            <w:vAlign w:val="center"/>
          </w:tcPr>
          <w:p w:rsidR="00ED27D5" w:rsidRPr="003D0553" w:rsidRDefault="00ED27D5" w:rsidP="00967F9B">
            <w:pPr>
              <w:jc w:val="center"/>
            </w:pPr>
          </w:p>
        </w:tc>
      </w:tr>
    </w:tbl>
    <w:p w:rsidR="00ED27D5" w:rsidRPr="003D0553" w:rsidRDefault="00ED27D5" w:rsidP="00953B95">
      <w:pPr>
        <w:ind w:firstLine="624"/>
      </w:pPr>
    </w:p>
    <w:p w:rsidR="00ED27D5" w:rsidRPr="003D0553" w:rsidRDefault="00ED27D5" w:rsidP="00953B95">
      <w:pPr>
        <w:ind w:firstLine="624"/>
      </w:pPr>
    </w:p>
    <w:p w:rsidR="00ED27D5" w:rsidRPr="003D0553" w:rsidRDefault="00ED27D5" w:rsidP="00953B95">
      <w:pPr>
        <w:ind w:firstLine="624"/>
      </w:pPr>
    </w:p>
    <w:p w:rsidR="00ED27D5" w:rsidRDefault="00ED27D5">
      <w:pPr>
        <w:ind w:firstLine="624"/>
        <w:jc w:val="center"/>
      </w:pPr>
      <w:r w:rsidRPr="003D0553">
        <w:t>5. КОМПЛЕКТНОСТЬ</w:t>
      </w:r>
    </w:p>
    <w:p w:rsidR="00ED27D5" w:rsidRPr="003D0553" w:rsidRDefault="00ED27D5" w:rsidP="00953B95">
      <w:pPr>
        <w:tabs>
          <w:tab w:val="left" w:pos="3810"/>
        </w:tabs>
        <w:spacing w:line="360" w:lineRule="auto"/>
        <w:ind w:firstLine="624"/>
        <w:rPr>
          <w:bCs/>
          <w:snapToGrid w:val="0"/>
        </w:rPr>
      </w:pPr>
      <w:r w:rsidRPr="003D0553">
        <w:rPr>
          <w:bCs/>
          <w:snapToGrid w:val="0"/>
        </w:rPr>
        <w:t>В комплект поставки входят:</w:t>
      </w:r>
    </w:p>
    <w:p w:rsidR="00ED27D5" w:rsidRPr="003D0553" w:rsidRDefault="00ED27D5" w:rsidP="00405ABE">
      <w:pPr>
        <w:tabs>
          <w:tab w:val="left" w:pos="3810"/>
        </w:tabs>
        <w:spacing w:line="360" w:lineRule="auto"/>
        <w:ind w:firstLine="624"/>
        <w:rPr>
          <w:bCs/>
          <w:snapToGrid w:val="0"/>
        </w:rPr>
      </w:pPr>
      <w:r w:rsidRPr="003D0553">
        <w:rPr>
          <w:bCs/>
          <w:snapToGrid w:val="0"/>
        </w:rPr>
        <w:t>Примечание: перечисляется комплектность в соответствии с ТУ или контрактом.</w:t>
      </w:r>
    </w:p>
    <w:p w:rsidR="00ED27D5" w:rsidRPr="003D0553" w:rsidRDefault="00ED27D5" w:rsidP="00ED111D">
      <w:pPr>
        <w:ind w:firstLine="624"/>
      </w:pPr>
    </w:p>
    <w:p w:rsidR="00ED27D5" w:rsidRDefault="00ED27D5">
      <w:pPr>
        <w:ind w:firstLine="624"/>
        <w:jc w:val="center"/>
      </w:pPr>
      <w:r w:rsidRPr="003D0553">
        <w:t>6. ГАРАНТИИ ИЗГОТОВИТЕЛЯ (ПОСТАВЩИКА)</w:t>
      </w:r>
    </w:p>
    <w:p w:rsidR="00ED27D5" w:rsidRPr="003D0553" w:rsidRDefault="00ED27D5" w:rsidP="00ED111D">
      <w:pPr>
        <w:ind w:firstLine="624"/>
        <w:rPr>
          <w:bCs/>
        </w:rPr>
      </w:pPr>
    </w:p>
    <w:p w:rsidR="00ED27D5" w:rsidRPr="003D0553" w:rsidRDefault="00ED27D5" w:rsidP="00ED111D">
      <w:pPr>
        <w:pStyle w:val="PlainText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>Изготовитель гарантирует работоспособность _________ (наименование оборудования) при соблюдении потребителем условий эксплуатации, транспортирования, хранения и техн</w:t>
      </w:r>
      <w:r w:rsidRPr="003D0553">
        <w:rPr>
          <w:rFonts w:ascii="Times New Roman" w:hAnsi="Times New Roman" w:cs="Times New Roman"/>
          <w:sz w:val="24"/>
          <w:szCs w:val="24"/>
        </w:rPr>
        <w:t>и</w:t>
      </w:r>
      <w:r w:rsidRPr="003D0553">
        <w:rPr>
          <w:rFonts w:ascii="Times New Roman" w:hAnsi="Times New Roman" w:cs="Times New Roman"/>
          <w:sz w:val="24"/>
          <w:szCs w:val="24"/>
        </w:rPr>
        <w:t>ческого обслуживания, указанных в руководстве по эксплуатации.</w:t>
      </w:r>
    </w:p>
    <w:p w:rsidR="00ED27D5" w:rsidRPr="003D0553" w:rsidRDefault="00ED27D5" w:rsidP="00ED111D">
      <w:pPr>
        <w:pStyle w:val="PlainText"/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>Гарантийный срок – ______ месяца со дня ввода в эксплуатацию, но не более _____ мес. со дня отгрузки.</w:t>
      </w:r>
    </w:p>
    <w:p w:rsidR="00ED27D5" w:rsidRPr="003D0553" w:rsidRDefault="00ED27D5" w:rsidP="00ED111D">
      <w:pPr>
        <w:pStyle w:val="BodyTextIndent2"/>
        <w:widowControl/>
        <w:tabs>
          <w:tab w:val="left" w:pos="1134"/>
        </w:tabs>
        <w:ind w:firstLine="567"/>
        <w:rPr>
          <w:sz w:val="24"/>
        </w:rPr>
      </w:pPr>
      <w:r w:rsidRPr="003D0553">
        <w:rPr>
          <w:sz w:val="24"/>
        </w:rPr>
        <w:t>Гарантийные обязательства действуют только при сохранении гарантийных пломб изготовителя.</w:t>
      </w:r>
    </w:p>
    <w:p w:rsidR="00ED27D5" w:rsidRPr="003D0553" w:rsidRDefault="00ED27D5" w:rsidP="00ED111D">
      <w:pPr>
        <w:spacing w:line="360" w:lineRule="auto"/>
        <w:jc w:val="center"/>
      </w:pPr>
    </w:p>
    <w:p w:rsidR="00ED27D5" w:rsidRPr="003D0553" w:rsidRDefault="00ED27D5" w:rsidP="00ED111D">
      <w:pPr>
        <w:spacing w:line="360" w:lineRule="auto"/>
        <w:jc w:val="center"/>
      </w:pPr>
    </w:p>
    <w:p w:rsidR="00ED27D5" w:rsidRPr="003D0553" w:rsidRDefault="00ED27D5" w:rsidP="00ED111D">
      <w:pPr>
        <w:spacing w:line="360" w:lineRule="auto"/>
        <w:jc w:val="center"/>
      </w:pPr>
    </w:p>
    <w:p w:rsidR="00ED27D5" w:rsidRDefault="00ED27D5">
      <w:pPr>
        <w:ind w:firstLine="624"/>
        <w:jc w:val="center"/>
      </w:pPr>
      <w:r w:rsidRPr="003D0553">
        <w:t>7. КОНСЕРВАЦИЯ</w:t>
      </w:r>
    </w:p>
    <w:p w:rsidR="00ED27D5" w:rsidRPr="003D0553" w:rsidRDefault="00ED27D5" w:rsidP="007B72A0">
      <w:pPr>
        <w:ind w:firstLine="624"/>
      </w:pPr>
    </w:p>
    <w:p w:rsidR="00ED27D5" w:rsidRPr="003D0553" w:rsidRDefault="00ED27D5" w:rsidP="007B72A0">
      <w:pPr>
        <w:ind w:firstLine="624"/>
      </w:pPr>
      <w:r w:rsidRPr="003D0553">
        <w:t>Таблица 7. Сведения о консервации</w:t>
      </w:r>
    </w:p>
    <w:tbl>
      <w:tblPr>
        <w:tblW w:w="793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2551"/>
        <w:gridCol w:w="1985"/>
        <w:gridCol w:w="2126"/>
      </w:tblGrid>
      <w:tr w:rsidR="00ED27D5" w:rsidRPr="003D0553" w:rsidTr="00B63FE2"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B63FE2">
            <w:pPr>
              <w:jc w:val="center"/>
            </w:pPr>
            <w:r w:rsidRPr="003D0553">
              <w:t>Дата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B63FE2">
            <w:pPr>
              <w:jc w:val="center"/>
            </w:pPr>
            <w:r w:rsidRPr="003D0553">
              <w:t>Наименование работы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B63FE2">
            <w:pPr>
              <w:jc w:val="center"/>
            </w:pPr>
            <w:r w:rsidRPr="003D0553">
              <w:t>Срок действия,</w:t>
            </w:r>
          </w:p>
          <w:p w:rsidR="00ED27D5" w:rsidRPr="003D0553" w:rsidRDefault="00ED27D5" w:rsidP="00B63FE2">
            <w:pPr>
              <w:jc w:val="center"/>
            </w:pPr>
            <w:r w:rsidRPr="003D0553">
              <w:t>годы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B63FE2">
            <w:pPr>
              <w:jc w:val="center"/>
            </w:pPr>
            <w:r w:rsidRPr="003D0553">
              <w:t>Должность,</w:t>
            </w:r>
          </w:p>
          <w:p w:rsidR="00ED27D5" w:rsidRPr="003D0553" w:rsidRDefault="00ED27D5" w:rsidP="00B63FE2">
            <w:pPr>
              <w:jc w:val="center"/>
            </w:pPr>
            <w:r w:rsidRPr="003D0553">
              <w:t>фамилия,</w:t>
            </w:r>
          </w:p>
          <w:p w:rsidR="00ED27D5" w:rsidRPr="003D0553" w:rsidRDefault="00ED27D5" w:rsidP="00B63FE2">
            <w:pPr>
              <w:jc w:val="center"/>
            </w:pPr>
            <w:r w:rsidRPr="003D0553">
              <w:t>подпись</w:t>
            </w:r>
          </w:p>
        </w:tc>
      </w:tr>
      <w:tr w:rsidR="00ED27D5" w:rsidRPr="003D0553" w:rsidTr="00B63FE2"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B63FE2">
            <w:pPr>
              <w:jc w:val="center"/>
            </w:pP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B63FE2">
            <w:pPr>
              <w:ind w:left="-57" w:right="-113"/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ED27D5" w:rsidRPr="003D0553" w:rsidRDefault="00ED27D5" w:rsidP="00B63FE2">
            <w:pPr>
              <w:jc w:val="center"/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ED27D5" w:rsidRPr="00B63FE2" w:rsidRDefault="00ED27D5" w:rsidP="007B72A0">
            <w:pPr>
              <w:rPr>
                <w:sz w:val="20"/>
                <w:szCs w:val="20"/>
              </w:rPr>
            </w:pPr>
          </w:p>
        </w:tc>
      </w:tr>
      <w:tr w:rsidR="00ED27D5" w:rsidRPr="003D0553" w:rsidTr="00B63FE2">
        <w:tc>
          <w:tcPr>
            <w:tcW w:w="1276" w:type="dxa"/>
          </w:tcPr>
          <w:p w:rsidR="00ED27D5" w:rsidRPr="003D0553" w:rsidRDefault="00ED27D5" w:rsidP="007B72A0"/>
        </w:tc>
        <w:tc>
          <w:tcPr>
            <w:tcW w:w="2551" w:type="dxa"/>
            <w:vAlign w:val="center"/>
          </w:tcPr>
          <w:p w:rsidR="00ED27D5" w:rsidRPr="003D0553" w:rsidRDefault="00ED27D5" w:rsidP="00B63FE2">
            <w:pPr>
              <w:ind w:left="-57" w:right="-113"/>
            </w:pPr>
          </w:p>
        </w:tc>
        <w:tc>
          <w:tcPr>
            <w:tcW w:w="1985" w:type="dxa"/>
          </w:tcPr>
          <w:p w:rsidR="00ED27D5" w:rsidRPr="003D0553" w:rsidRDefault="00ED27D5" w:rsidP="007B72A0"/>
        </w:tc>
        <w:tc>
          <w:tcPr>
            <w:tcW w:w="2126" w:type="dxa"/>
          </w:tcPr>
          <w:p w:rsidR="00ED27D5" w:rsidRPr="003D0553" w:rsidRDefault="00ED27D5" w:rsidP="007B72A0"/>
        </w:tc>
      </w:tr>
      <w:tr w:rsidR="00ED27D5" w:rsidRPr="003D0553" w:rsidTr="00B63FE2">
        <w:tc>
          <w:tcPr>
            <w:tcW w:w="1276" w:type="dxa"/>
          </w:tcPr>
          <w:p w:rsidR="00ED27D5" w:rsidRPr="003D0553" w:rsidRDefault="00ED27D5" w:rsidP="007B72A0"/>
        </w:tc>
        <w:tc>
          <w:tcPr>
            <w:tcW w:w="2551" w:type="dxa"/>
            <w:vAlign w:val="center"/>
          </w:tcPr>
          <w:p w:rsidR="00ED27D5" w:rsidRPr="003D0553" w:rsidRDefault="00ED27D5" w:rsidP="00B63FE2">
            <w:pPr>
              <w:ind w:left="-57" w:right="-113"/>
            </w:pPr>
          </w:p>
        </w:tc>
        <w:tc>
          <w:tcPr>
            <w:tcW w:w="1985" w:type="dxa"/>
          </w:tcPr>
          <w:p w:rsidR="00ED27D5" w:rsidRPr="003D0553" w:rsidRDefault="00ED27D5" w:rsidP="007B72A0"/>
        </w:tc>
        <w:tc>
          <w:tcPr>
            <w:tcW w:w="2126" w:type="dxa"/>
          </w:tcPr>
          <w:p w:rsidR="00ED27D5" w:rsidRPr="003D0553" w:rsidRDefault="00ED27D5" w:rsidP="007B72A0"/>
        </w:tc>
      </w:tr>
    </w:tbl>
    <w:p w:rsidR="00ED27D5" w:rsidRPr="003D0553" w:rsidRDefault="00ED27D5" w:rsidP="007B72A0">
      <w:pPr>
        <w:ind w:firstLine="624"/>
      </w:pPr>
    </w:p>
    <w:p w:rsidR="00ED27D5" w:rsidRPr="003D0553" w:rsidRDefault="00ED27D5" w:rsidP="007B72A0">
      <w:pPr>
        <w:ind w:firstLine="624"/>
      </w:pPr>
    </w:p>
    <w:p w:rsidR="00ED27D5" w:rsidRDefault="00ED27D5">
      <w:pPr>
        <w:tabs>
          <w:tab w:val="left" w:pos="284"/>
        </w:tabs>
        <w:ind w:left="284"/>
        <w:jc w:val="center"/>
      </w:pPr>
      <w:r w:rsidRPr="003D0553">
        <w:t>8. СВИДЕТЕЛЬСТВО ОБ УПАКОВЫВАНИИ</w:t>
      </w:r>
    </w:p>
    <w:p w:rsidR="00ED27D5" w:rsidRPr="003D0553" w:rsidRDefault="00ED27D5" w:rsidP="00C522E3">
      <w:pPr>
        <w:tabs>
          <w:tab w:val="left" w:pos="284"/>
        </w:tabs>
        <w:ind w:left="284"/>
      </w:pPr>
    </w:p>
    <w:p w:rsidR="00ED27D5" w:rsidRPr="003D0553" w:rsidRDefault="00ED27D5" w:rsidP="00C522E3">
      <w:pPr>
        <w:tabs>
          <w:tab w:val="left" w:pos="284"/>
        </w:tabs>
        <w:spacing w:after="222"/>
        <w:ind w:left="284"/>
      </w:pPr>
      <w:r w:rsidRPr="003D0553">
        <w:rPr>
          <w:snapToGrid w:val="0"/>
        </w:rPr>
        <w:t xml:space="preserve">Вариант внутренней упаковки – _____________ по </w:t>
      </w:r>
      <w:r w:rsidRPr="003D0553">
        <w:t>ГОСТ 9.014-78.</w:t>
      </w:r>
    </w:p>
    <w:p w:rsidR="00ED27D5" w:rsidRPr="003D0553" w:rsidRDefault="00ED27D5" w:rsidP="00C522E3">
      <w:pPr>
        <w:tabs>
          <w:tab w:val="left" w:pos="284"/>
        </w:tabs>
        <w:spacing w:line="360" w:lineRule="auto"/>
        <w:ind w:left="284"/>
        <w:jc w:val="center"/>
      </w:pPr>
      <w:r w:rsidRPr="003D0553">
        <w:t xml:space="preserve">       ___________________( наименование оборудования),  </w:t>
      </w:r>
      <w:r w:rsidRPr="003D0553">
        <w:rPr>
          <w:u w:val="single"/>
        </w:rPr>
        <w:t>зав.№  _________</w:t>
      </w:r>
    </w:p>
    <w:p w:rsidR="00ED27D5" w:rsidRPr="003D0553" w:rsidRDefault="00ED27D5" w:rsidP="00C522E3">
      <w:pPr>
        <w:tabs>
          <w:tab w:val="left" w:pos="284"/>
        </w:tabs>
        <w:spacing w:line="360" w:lineRule="auto"/>
        <w:ind w:left="284"/>
      </w:pPr>
      <w:r w:rsidRPr="003D0553">
        <w:t>упакован _____________________________</w:t>
      </w:r>
      <w:r w:rsidRPr="003D0553">
        <w:rPr>
          <w:u w:val="single"/>
        </w:rPr>
        <w:t>»</w:t>
      </w:r>
      <w:r w:rsidRPr="003D0553">
        <w:t>_____________________________________</w:t>
      </w:r>
    </w:p>
    <w:p w:rsidR="00ED27D5" w:rsidRPr="003D0553" w:rsidRDefault="00ED27D5" w:rsidP="00C522E3">
      <w:pPr>
        <w:tabs>
          <w:tab w:val="left" w:pos="284"/>
        </w:tabs>
        <w:spacing w:line="360" w:lineRule="auto"/>
        <w:ind w:left="284"/>
        <w:rPr>
          <w:sz w:val="18"/>
          <w:szCs w:val="18"/>
        </w:rPr>
      </w:pPr>
      <w:r w:rsidRPr="003D0553">
        <w:rPr>
          <w:sz w:val="18"/>
          <w:szCs w:val="18"/>
        </w:rPr>
        <w:t xml:space="preserve">                                                                                       наименование или код изготовителя</w:t>
      </w:r>
    </w:p>
    <w:p w:rsidR="00ED27D5" w:rsidRPr="003D0553" w:rsidRDefault="00ED27D5" w:rsidP="00C522E3">
      <w:pPr>
        <w:tabs>
          <w:tab w:val="left" w:pos="284"/>
        </w:tabs>
        <w:spacing w:line="360" w:lineRule="auto"/>
        <w:ind w:left="284"/>
      </w:pPr>
      <w:r w:rsidRPr="003D0553">
        <w:t>согласно требованиям, предусмотренным в конструкторской документации (Технических условий).</w:t>
      </w:r>
    </w:p>
    <w:p w:rsidR="00ED27D5" w:rsidRPr="003D0553" w:rsidRDefault="00ED27D5" w:rsidP="00C522E3">
      <w:pPr>
        <w:tabs>
          <w:tab w:val="left" w:pos="284"/>
        </w:tabs>
        <w:ind w:left="284"/>
        <w:rPr>
          <w:snapToGrid w:val="0"/>
        </w:rPr>
      </w:pPr>
      <w:r w:rsidRPr="003D0553">
        <w:rPr>
          <w:snapToGrid w:val="0"/>
        </w:rPr>
        <w:t xml:space="preserve">      _______</w:t>
      </w:r>
      <w:r w:rsidRPr="003D0553">
        <w:rPr>
          <w:snapToGrid w:val="0"/>
          <w:u w:val="single"/>
        </w:rPr>
        <w:t xml:space="preserve">              </w:t>
      </w:r>
      <w:r w:rsidRPr="003D0553">
        <w:rPr>
          <w:snapToGrid w:val="0"/>
        </w:rPr>
        <w:t xml:space="preserve">         ___________________                __________      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  <w:sz w:val="18"/>
          <w:szCs w:val="18"/>
        </w:rPr>
        <w:t xml:space="preserve">  </w:t>
      </w:r>
    </w:p>
    <w:p w:rsidR="00ED27D5" w:rsidRPr="003D0553" w:rsidRDefault="00ED27D5" w:rsidP="00C522E3">
      <w:pPr>
        <w:tabs>
          <w:tab w:val="left" w:pos="284"/>
        </w:tabs>
        <w:ind w:left="284"/>
        <w:rPr>
          <w:snapToGrid w:val="0"/>
          <w:sz w:val="18"/>
          <w:szCs w:val="18"/>
        </w:rPr>
      </w:pPr>
      <w:r w:rsidRPr="003D0553">
        <w:rPr>
          <w:snapToGrid w:val="0"/>
        </w:rPr>
        <w:t xml:space="preserve">               д</w:t>
      </w:r>
      <w:r w:rsidRPr="003D0553">
        <w:rPr>
          <w:snapToGrid w:val="0"/>
          <w:sz w:val="18"/>
          <w:szCs w:val="18"/>
        </w:rPr>
        <w:t>олжность                                личная подпись                           расшифровка подписи               год, месяц, число</w:t>
      </w:r>
    </w:p>
    <w:p w:rsidR="00ED27D5" w:rsidRPr="003D0553" w:rsidRDefault="00ED27D5" w:rsidP="00C522E3">
      <w:pPr>
        <w:tabs>
          <w:tab w:val="left" w:pos="284"/>
        </w:tabs>
        <w:ind w:left="284"/>
        <w:rPr>
          <w:snapToGrid w:val="0"/>
        </w:rPr>
      </w:pPr>
    </w:p>
    <w:p w:rsidR="00ED27D5" w:rsidRPr="003D0553" w:rsidRDefault="00ED27D5" w:rsidP="00261D1C">
      <w:pPr>
        <w:pStyle w:val="Heading6"/>
        <w:spacing w:before="0" w:after="0"/>
        <w:jc w:val="center"/>
        <w:rPr>
          <w:b w:val="0"/>
          <w:sz w:val="24"/>
          <w:szCs w:val="24"/>
        </w:rPr>
      </w:pPr>
    </w:p>
    <w:p w:rsidR="00ED27D5" w:rsidRPr="003D0553" w:rsidRDefault="00ED27D5" w:rsidP="00261D1C">
      <w:pPr>
        <w:pStyle w:val="Heading6"/>
        <w:spacing w:before="0" w:after="0"/>
        <w:jc w:val="center"/>
        <w:rPr>
          <w:b w:val="0"/>
          <w:sz w:val="24"/>
          <w:szCs w:val="24"/>
        </w:rPr>
      </w:pPr>
    </w:p>
    <w:p w:rsidR="00ED27D5" w:rsidRDefault="00ED27D5">
      <w:pPr>
        <w:pStyle w:val="Heading6"/>
        <w:spacing w:before="0" w:after="0"/>
        <w:ind w:left="567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9. ПЕРЕЧЕНЬ ОТКЛОНЕНИЙ ОТ ТЕХНИЧЕСКОЙ ДОКУМЕНТАЦИИ</w:t>
      </w:r>
    </w:p>
    <w:p w:rsidR="00ED27D5" w:rsidRPr="003D0553" w:rsidRDefault="00ED27D5" w:rsidP="0081566C">
      <w:pPr>
        <w:ind w:left="567"/>
      </w:pPr>
    </w:p>
    <w:p w:rsidR="00ED27D5" w:rsidRPr="003D0553" w:rsidRDefault="00ED27D5" w:rsidP="0081566C">
      <w:pPr>
        <w:ind w:left="567"/>
      </w:pPr>
      <w:r w:rsidRPr="003D0553">
        <w:t>Таблица 9. Перечень отклонений от технической документации</w:t>
      </w:r>
    </w:p>
    <w:tbl>
      <w:tblPr>
        <w:tblW w:w="864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4252"/>
        <w:gridCol w:w="709"/>
        <w:gridCol w:w="1418"/>
      </w:tblGrid>
      <w:tr w:rsidR="00ED27D5" w:rsidRPr="003D0553" w:rsidTr="0081566C">
        <w:trPr>
          <w:cantSplit/>
          <w:trHeight w:val="714"/>
        </w:trPr>
        <w:tc>
          <w:tcPr>
            <w:tcW w:w="2269" w:type="dxa"/>
            <w:vAlign w:val="center"/>
          </w:tcPr>
          <w:p w:rsidR="00ED27D5" w:rsidRPr="003D0553" w:rsidRDefault="00ED27D5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Наименование</w:t>
            </w:r>
          </w:p>
          <w:p w:rsidR="00ED27D5" w:rsidRPr="003D0553" w:rsidRDefault="00ED27D5" w:rsidP="00C522E3">
            <w:pPr>
              <w:ind w:left="34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и обозначение детали, </w:t>
            </w:r>
          </w:p>
          <w:p w:rsidR="00ED27D5" w:rsidRPr="003D0553" w:rsidRDefault="00ED27D5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сборочной единицы</w:t>
            </w:r>
          </w:p>
        </w:tc>
        <w:tc>
          <w:tcPr>
            <w:tcW w:w="4252" w:type="dxa"/>
            <w:vAlign w:val="center"/>
          </w:tcPr>
          <w:p w:rsidR="00ED27D5" w:rsidRPr="003D0553" w:rsidRDefault="00ED27D5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Краткое содержание </w:t>
            </w:r>
          </w:p>
          <w:p w:rsidR="00ED27D5" w:rsidRPr="003D0553" w:rsidRDefault="00ED27D5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 xml:space="preserve">отклонения, </w:t>
            </w:r>
          </w:p>
          <w:p w:rsidR="00ED27D5" w:rsidRPr="003D0553" w:rsidRDefault="00ED27D5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несоответствия</w:t>
            </w:r>
          </w:p>
        </w:tc>
        <w:tc>
          <w:tcPr>
            <w:tcW w:w="709" w:type="dxa"/>
            <w:vAlign w:val="center"/>
          </w:tcPr>
          <w:p w:rsidR="00ED27D5" w:rsidRPr="003D0553" w:rsidRDefault="00ED27D5" w:rsidP="00A0541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D0553">
              <w:rPr>
                <w:sz w:val="16"/>
                <w:szCs w:val="16"/>
              </w:rPr>
              <w:t xml:space="preserve">Номер </w:t>
            </w:r>
          </w:p>
          <w:p w:rsidR="00ED27D5" w:rsidRPr="003D0553" w:rsidRDefault="00ED27D5" w:rsidP="00A0541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D0553">
              <w:rPr>
                <w:sz w:val="16"/>
                <w:szCs w:val="16"/>
              </w:rPr>
              <w:t>отчета по несоо</w:t>
            </w:r>
            <w:r w:rsidRPr="003D0553">
              <w:rPr>
                <w:sz w:val="16"/>
                <w:szCs w:val="16"/>
              </w:rPr>
              <w:t>т</w:t>
            </w:r>
            <w:r w:rsidRPr="003D0553">
              <w:rPr>
                <w:sz w:val="16"/>
                <w:szCs w:val="16"/>
              </w:rPr>
              <w:t>ветствию</w:t>
            </w:r>
          </w:p>
        </w:tc>
        <w:tc>
          <w:tcPr>
            <w:tcW w:w="1418" w:type="dxa"/>
            <w:vAlign w:val="center"/>
          </w:tcPr>
          <w:p w:rsidR="00ED27D5" w:rsidRPr="003D0553" w:rsidRDefault="00ED27D5" w:rsidP="00A0541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D0553">
              <w:rPr>
                <w:sz w:val="20"/>
                <w:szCs w:val="20"/>
              </w:rPr>
              <w:t>Номер разреш</w:t>
            </w:r>
            <w:r w:rsidRPr="003D0553">
              <w:rPr>
                <w:sz w:val="20"/>
                <w:szCs w:val="20"/>
              </w:rPr>
              <w:t>е</w:t>
            </w:r>
            <w:r w:rsidRPr="003D0553">
              <w:rPr>
                <w:sz w:val="20"/>
                <w:szCs w:val="20"/>
              </w:rPr>
              <w:t>ния, дата</w:t>
            </w:r>
          </w:p>
        </w:tc>
      </w:tr>
      <w:tr w:rsidR="00ED27D5" w:rsidRPr="003D0553" w:rsidTr="0081566C">
        <w:trPr>
          <w:trHeight w:val="377"/>
        </w:trPr>
        <w:tc>
          <w:tcPr>
            <w:tcW w:w="2269" w:type="dxa"/>
            <w:vMerge w:val="restart"/>
            <w:vAlign w:val="center"/>
          </w:tcPr>
          <w:p w:rsidR="00ED27D5" w:rsidRPr="003D0553" w:rsidRDefault="00ED27D5" w:rsidP="00A05417"/>
        </w:tc>
        <w:tc>
          <w:tcPr>
            <w:tcW w:w="4252" w:type="dxa"/>
            <w:vAlign w:val="center"/>
          </w:tcPr>
          <w:p w:rsidR="00ED27D5" w:rsidRPr="003D0553" w:rsidRDefault="00ED27D5" w:rsidP="00DA5F91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D27D5" w:rsidRPr="003D0553" w:rsidRDefault="00ED27D5" w:rsidP="00184206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D27D5" w:rsidRPr="003D0553" w:rsidRDefault="00ED27D5" w:rsidP="00B242B0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ED27D5" w:rsidRPr="003D0553" w:rsidTr="0081566C">
        <w:trPr>
          <w:trHeight w:val="414"/>
        </w:trPr>
        <w:tc>
          <w:tcPr>
            <w:tcW w:w="2269" w:type="dxa"/>
            <w:vMerge/>
            <w:vAlign w:val="center"/>
          </w:tcPr>
          <w:p w:rsidR="00ED27D5" w:rsidRPr="003D0553" w:rsidRDefault="00ED27D5" w:rsidP="00A05417"/>
        </w:tc>
        <w:tc>
          <w:tcPr>
            <w:tcW w:w="4252" w:type="dxa"/>
            <w:vAlign w:val="center"/>
          </w:tcPr>
          <w:p w:rsidR="00ED27D5" w:rsidRPr="003D0553" w:rsidRDefault="00ED27D5" w:rsidP="00FC288F">
            <w:pPr>
              <w:ind w:left="34" w:right="-108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D27D5" w:rsidRPr="003D0553" w:rsidRDefault="00ED27D5" w:rsidP="00184206">
            <w:pPr>
              <w:ind w:left="-108" w:right="-108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D27D5" w:rsidRPr="003D0553" w:rsidRDefault="00ED27D5" w:rsidP="00FC288F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</w:tbl>
    <w:p w:rsidR="00ED27D5" w:rsidRPr="003D0553" w:rsidRDefault="00ED27D5" w:rsidP="00D54235"/>
    <w:p w:rsidR="00ED27D5" w:rsidRPr="003D0553" w:rsidRDefault="00ED27D5" w:rsidP="00F92127">
      <w:pPr>
        <w:pStyle w:val="Heading4"/>
        <w:spacing w:before="0" w:after="0" w:line="360" w:lineRule="auto"/>
        <w:ind w:firstLine="560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br w:type="page"/>
      </w:r>
    </w:p>
    <w:p w:rsidR="00ED27D5" w:rsidRPr="003D0553" w:rsidRDefault="00ED27D5" w:rsidP="00F92127">
      <w:pPr>
        <w:pStyle w:val="Heading4"/>
        <w:spacing w:before="0" w:after="0" w:line="360" w:lineRule="auto"/>
        <w:ind w:firstLine="560"/>
        <w:rPr>
          <w:b w:val="0"/>
          <w:sz w:val="24"/>
          <w:szCs w:val="24"/>
        </w:rPr>
      </w:pPr>
    </w:p>
    <w:p w:rsidR="00ED27D5" w:rsidRPr="003D0553" w:rsidRDefault="00ED27D5" w:rsidP="00AE4326">
      <w:pPr>
        <w:pStyle w:val="Heading4"/>
        <w:spacing w:before="0" w:after="0" w:line="360" w:lineRule="auto"/>
        <w:ind w:left="284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10. ЗАКЛЮЧЕНИЕ</w:t>
      </w:r>
    </w:p>
    <w:p w:rsidR="00ED27D5" w:rsidRPr="003D0553" w:rsidRDefault="00ED27D5" w:rsidP="00AE4326">
      <w:pPr>
        <w:ind w:left="284"/>
      </w:pPr>
    </w:p>
    <w:p w:rsidR="00ED27D5" w:rsidRPr="003D0553" w:rsidRDefault="00ED27D5" w:rsidP="00AE4326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 xml:space="preserve">         __________________ (наименование оборудования), зав.№  ________________  </w:t>
      </w:r>
    </w:p>
    <w:p w:rsidR="00ED27D5" w:rsidRPr="003D0553" w:rsidRDefault="00ED27D5" w:rsidP="00AE4326">
      <w:pPr>
        <w:pStyle w:val="PlainTex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D0553">
        <w:rPr>
          <w:rFonts w:ascii="Times New Roman" w:hAnsi="Times New Roman" w:cs="Times New Roman"/>
          <w:sz w:val="24"/>
          <w:szCs w:val="24"/>
        </w:rPr>
        <w:t xml:space="preserve">изготовлен в соответствии с ПНАЭ Г-7-008-89, НП-068-05 и 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>конструкторской документ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>а</w:t>
      </w:r>
      <w:r w:rsidRPr="003D0553">
        <w:rPr>
          <w:rFonts w:ascii="Times New Roman" w:hAnsi="Times New Roman" w:cs="Times New Roman"/>
          <w:bCs w:val="0"/>
          <w:sz w:val="24"/>
          <w:szCs w:val="24"/>
        </w:rPr>
        <w:t xml:space="preserve">цией (Технические условия) и </w:t>
      </w:r>
      <w:r w:rsidRPr="003D0553">
        <w:rPr>
          <w:rFonts w:ascii="Times New Roman" w:hAnsi="Times New Roman" w:cs="Times New Roman"/>
          <w:sz w:val="24"/>
          <w:szCs w:val="24"/>
        </w:rPr>
        <w:t>признан годным для эксплуатации с параметрами, указа</w:t>
      </w:r>
      <w:r w:rsidRPr="003D0553">
        <w:rPr>
          <w:rFonts w:ascii="Times New Roman" w:hAnsi="Times New Roman" w:cs="Times New Roman"/>
          <w:sz w:val="24"/>
          <w:szCs w:val="24"/>
        </w:rPr>
        <w:t>н</w:t>
      </w:r>
      <w:r w:rsidRPr="003D0553">
        <w:rPr>
          <w:rFonts w:ascii="Times New Roman" w:hAnsi="Times New Roman" w:cs="Times New Roman"/>
          <w:sz w:val="24"/>
          <w:szCs w:val="24"/>
        </w:rPr>
        <w:t>ными в настоящем паспорте.</w:t>
      </w:r>
    </w:p>
    <w:p w:rsidR="00ED27D5" w:rsidRPr="003D0553" w:rsidRDefault="00ED27D5" w:rsidP="00AE4326">
      <w:pPr>
        <w:spacing w:line="360" w:lineRule="auto"/>
        <w:ind w:left="284"/>
      </w:pPr>
      <w:r w:rsidRPr="003D0553">
        <w:t xml:space="preserve">       Расчет на прочность </w:t>
      </w:r>
      <w:r w:rsidRPr="003D0553">
        <w:rPr>
          <w:bCs/>
        </w:rPr>
        <w:t xml:space="preserve">____________ выполнен </w:t>
      </w:r>
      <w:r w:rsidRPr="003D0553">
        <w:t>в  соответствии с «Нормами расчета на прочность арматуры и трубопроводов АЭУ ПНАЭ Г-7-002-86»</w:t>
      </w:r>
    </w:p>
    <w:p w:rsidR="00ED27D5" w:rsidRPr="003D0553" w:rsidRDefault="00ED27D5" w:rsidP="00AE4326">
      <w:pPr>
        <w:spacing w:line="360" w:lineRule="auto"/>
        <w:ind w:left="284"/>
      </w:pPr>
      <w:r w:rsidRPr="003D0553">
        <w:tab/>
        <w:t>Изготовление арматуры зав. № ____________ чертеж № ________ по ТУ ____________ велось под надзором по плану качества № ________________.</w:t>
      </w:r>
    </w:p>
    <w:p w:rsidR="00ED27D5" w:rsidRPr="003D0553" w:rsidRDefault="00ED27D5" w:rsidP="00AE4326">
      <w:pPr>
        <w:spacing w:line="360" w:lineRule="auto"/>
        <w:ind w:left="284"/>
      </w:pPr>
    </w:p>
    <w:p w:rsidR="00ED27D5" w:rsidRPr="003D0553" w:rsidRDefault="00ED27D5" w:rsidP="00AE4326">
      <w:pPr>
        <w:ind w:left="284"/>
        <w:rPr>
          <w:snapToGrid w:val="0"/>
          <w:sz w:val="18"/>
          <w:szCs w:val="18"/>
        </w:rPr>
      </w:pPr>
      <w:r w:rsidRPr="003D0553">
        <w:t xml:space="preserve">Начальник ОТК   МП </w:t>
      </w:r>
      <w:r w:rsidRPr="003D0553">
        <w:rPr>
          <w:snapToGrid w:val="0"/>
        </w:rPr>
        <w:t xml:space="preserve">   _____________       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</w:rPr>
        <w:t xml:space="preserve">_______            </w:t>
      </w:r>
      <w:r w:rsidRPr="003D0553">
        <w:rPr>
          <w:snapToGrid w:val="0"/>
          <w:u w:val="single"/>
        </w:rPr>
        <w:t>__________</w:t>
      </w:r>
      <w:r w:rsidRPr="003D0553">
        <w:rPr>
          <w:snapToGrid w:val="0"/>
          <w:sz w:val="18"/>
          <w:szCs w:val="18"/>
        </w:rPr>
        <w:t xml:space="preserve">  </w:t>
      </w:r>
    </w:p>
    <w:p w:rsidR="00ED27D5" w:rsidRPr="003D0553" w:rsidRDefault="00ED27D5" w:rsidP="00AE4326">
      <w:pPr>
        <w:ind w:left="284"/>
        <w:rPr>
          <w:snapToGrid w:val="0"/>
          <w:sz w:val="18"/>
          <w:szCs w:val="18"/>
        </w:rPr>
      </w:pPr>
      <w:r w:rsidRPr="003D0553">
        <w:rPr>
          <w:snapToGrid w:val="0"/>
          <w:sz w:val="18"/>
          <w:szCs w:val="18"/>
        </w:rPr>
        <w:t xml:space="preserve">                                                          личная подпись                                расшифровка подпись                   год, месяц, число</w:t>
      </w:r>
    </w:p>
    <w:p w:rsidR="00ED27D5" w:rsidRPr="003D0553" w:rsidRDefault="00ED27D5" w:rsidP="00AE4326">
      <w:pPr>
        <w:ind w:left="284"/>
        <w:rPr>
          <w:snapToGrid w:val="0"/>
        </w:rPr>
      </w:pPr>
    </w:p>
    <w:p w:rsidR="00ED27D5" w:rsidRPr="003D0553" w:rsidRDefault="00ED27D5" w:rsidP="00AE4326">
      <w:pPr>
        <w:ind w:left="284"/>
        <w:rPr>
          <w:snapToGrid w:val="0"/>
        </w:rPr>
      </w:pPr>
    </w:p>
    <w:p w:rsidR="00ED27D5" w:rsidRPr="003D0553" w:rsidRDefault="00ED27D5" w:rsidP="00AE4326">
      <w:pPr>
        <w:spacing w:line="360" w:lineRule="auto"/>
        <w:ind w:left="284"/>
      </w:pPr>
      <w:r w:rsidRPr="003D0553">
        <w:t>Руководитель предприятия</w:t>
      </w:r>
    </w:p>
    <w:p w:rsidR="00ED27D5" w:rsidRPr="003D0553" w:rsidRDefault="00ED27D5" w:rsidP="00AE4326">
      <w:pPr>
        <w:ind w:left="284"/>
        <w:rPr>
          <w:snapToGrid w:val="0"/>
          <w:sz w:val="18"/>
          <w:szCs w:val="18"/>
        </w:rPr>
      </w:pPr>
      <w:r w:rsidRPr="003D0553">
        <w:t xml:space="preserve">МП </w:t>
      </w:r>
      <w:r w:rsidRPr="003D0553">
        <w:rPr>
          <w:snapToGrid w:val="0"/>
        </w:rPr>
        <w:t xml:space="preserve">             _____________                        </w:t>
      </w:r>
      <w:r w:rsidRPr="003D0553">
        <w:rPr>
          <w:snapToGrid w:val="0"/>
          <w:u w:val="single"/>
        </w:rPr>
        <w:t>_____________</w:t>
      </w:r>
      <w:r w:rsidRPr="003D0553">
        <w:rPr>
          <w:snapToGrid w:val="0"/>
        </w:rPr>
        <w:t xml:space="preserve">                 </w:t>
      </w:r>
      <w:r w:rsidRPr="003D0553">
        <w:rPr>
          <w:snapToGrid w:val="0"/>
          <w:u w:val="single"/>
        </w:rPr>
        <w:t>_________</w:t>
      </w:r>
      <w:r w:rsidRPr="003D0553">
        <w:rPr>
          <w:snapToGrid w:val="0"/>
          <w:sz w:val="18"/>
          <w:szCs w:val="18"/>
        </w:rPr>
        <w:t xml:space="preserve">    </w:t>
      </w:r>
    </w:p>
    <w:p w:rsidR="00ED27D5" w:rsidRPr="003D0553" w:rsidRDefault="00ED27D5" w:rsidP="00AE4326">
      <w:pPr>
        <w:ind w:left="284"/>
        <w:rPr>
          <w:snapToGrid w:val="0"/>
          <w:sz w:val="18"/>
          <w:szCs w:val="18"/>
        </w:rPr>
      </w:pPr>
      <w:r w:rsidRPr="003D0553">
        <w:rPr>
          <w:snapToGrid w:val="0"/>
          <w:sz w:val="18"/>
          <w:szCs w:val="18"/>
        </w:rPr>
        <w:t xml:space="preserve">                                личная подпись                                расшифровка подпись                   год, месяц, число</w:t>
      </w:r>
    </w:p>
    <w:p w:rsidR="00ED27D5" w:rsidRPr="003D0553" w:rsidRDefault="00ED27D5" w:rsidP="00AE4326">
      <w:pPr>
        <w:ind w:left="284"/>
      </w:pPr>
    </w:p>
    <w:p w:rsidR="00ED27D5" w:rsidRPr="003D0553" w:rsidRDefault="00ED27D5" w:rsidP="00F92127">
      <w:pPr>
        <w:rPr>
          <w:sz w:val="16"/>
          <w:szCs w:val="16"/>
        </w:rPr>
      </w:pPr>
    </w:p>
    <w:p w:rsidR="00ED27D5" w:rsidRPr="003D0553" w:rsidRDefault="00ED27D5" w:rsidP="00F92127">
      <w:pPr>
        <w:rPr>
          <w:sz w:val="16"/>
          <w:szCs w:val="16"/>
        </w:rPr>
      </w:pPr>
    </w:p>
    <w:p w:rsidR="00ED27D5" w:rsidRDefault="00ED27D5">
      <w:pPr>
        <w:pStyle w:val="Heading4"/>
        <w:spacing w:before="0" w:after="0"/>
        <w:ind w:left="284"/>
        <w:jc w:val="center"/>
        <w:rPr>
          <w:b w:val="0"/>
          <w:sz w:val="24"/>
          <w:szCs w:val="24"/>
        </w:rPr>
      </w:pPr>
      <w:r w:rsidRPr="003D0553">
        <w:rPr>
          <w:b w:val="0"/>
          <w:sz w:val="24"/>
          <w:szCs w:val="24"/>
        </w:rPr>
        <w:t>11.</w:t>
      </w:r>
      <w:bookmarkStart w:id="1" w:name="_GoBack"/>
      <w:bookmarkEnd w:id="1"/>
      <w:r w:rsidRPr="003D0553">
        <w:rPr>
          <w:b w:val="0"/>
          <w:sz w:val="24"/>
          <w:szCs w:val="24"/>
        </w:rPr>
        <w:t xml:space="preserve"> СВЕДЕНИЯ ОБ УТИЛИЗАЦИИ</w:t>
      </w:r>
    </w:p>
    <w:p w:rsidR="00ED27D5" w:rsidRPr="003D0553" w:rsidRDefault="00ED27D5" w:rsidP="00AE4326">
      <w:pPr>
        <w:ind w:left="284"/>
      </w:pPr>
    </w:p>
    <w:p w:rsidR="00ED27D5" w:rsidRPr="003D0553" w:rsidRDefault="00ED27D5" w:rsidP="00AE4326">
      <w:pPr>
        <w:ind w:left="284"/>
      </w:pPr>
      <w:r w:rsidRPr="003D0553">
        <w:t>Таблица 11. Сведения об утилизации оборудования</w:t>
      </w:r>
    </w:p>
    <w:tbl>
      <w:tblPr>
        <w:tblW w:w="95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5154"/>
        <w:gridCol w:w="2552"/>
      </w:tblGrid>
      <w:tr w:rsidR="00ED27D5" w:rsidRPr="003D0553" w:rsidTr="004A1310">
        <w:trPr>
          <w:trHeight w:val="986"/>
        </w:trPr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2D3BC7">
            <w:pPr>
              <w:jc w:val="center"/>
            </w:pPr>
            <w:r w:rsidRPr="003D0553">
              <w:t>Дата</w:t>
            </w:r>
          </w:p>
        </w:tc>
        <w:tc>
          <w:tcPr>
            <w:tcW w:w="5154" w:type="dxa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2D3BC7">
            <w:pPr>
              <w:jc w:val="center"/>
            </w:pPr>
            <w:r w:rsidRPr="003D0553">
              <w:t>Сведения об утилизации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ED27D5" w:rsidRPr="003D0553" w:rsidRDefault="00ED27D5" w:rsidP="002D3BC7">
            <w:pPr>
              <w:jc w:val="center"/>
            </w:pPr>
            <w:r w:rsidRPr="003D0553">
              <w:t>Примечание</w:t>
            </w:r>
          </w:p>
        </w:tc>
      </w:tr>
      <w:tr w:rsidR="00ED27D5" w:rsidRPr="003D0553" w:rsidTr="004A1310">
        <w:trPr>
          <w:trHeight w:val="567"/>
        </w:trPr>
        <w:tc>
          <w:tcPr>
            <w:tcW w:w="1843" w:type="dxa"/>
            <w:tcBorders>
              <w:top w:val="double" w:sz="4" w:space="0" w:color="auto"/>
            </w:tcBorders>
          </w:tcPr>
          <w:p w:rsidR="00ED27D5" w:rsidRPr="003D0553" w:rsidRDefault="00ED27D5" w:rsidP="002D3BC7">
            <w:pPr>
              <w:rPr>
                <w:bCs/>
              </w:rPr>
            </w:pPr>
          </w:p>
        </w:tc>
        <w:tc>
          <w:tcPr>
            <w:tcW w:w="5154" w:type="dxa"/>
            <w:tcBorders>
              <w:top w:val="double" w:sz="4" w:space="0" w:color="auto"/>
            </w:tcBorders>
          </w:tcPr>
          <w:p w:rsidR="00ED27D5" w:rsidRPr="003D0553" w:rsidRDefault="00ED27D5" w:rsidP="002D3BC7">
            <w:pPr>
              <w:rPr>
                <w:bCs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</w:tcPr>
          <w:p w:rsidR="00ED27D5" w:rsidRPr="003D0553" w:rsidRDefault="00ED27D5" w:rsidP="002D3BC7">
            <w:pPr>
              <w:rPr>
                <w:bCs/>
              </w:rPr>
            </w:pPr>
          </w:p>
        </w:tc>
      </w:tr>
    </w:tbl>
    <w:p w:rsidR="00ED27D5" w:rsidRPr="003D0553" w:rsidRDefault="00ED27D5" w:rsidP="00CA1B36">
      <w:pPr>
        <w:pStyle w:val="Caption"/>
        <w:ind w:right="-284" w:firstLine="504"/>
        <w:jc w:val="left"/>
        <w:rPr>
          <w:b w:val="0"/>
          <w:sz w:val="22"/>
          <w:szCs w:val="22"/>
        </w:rPr>
      </w:pPr>
    </w:p>
    <w:p w:rsidR="00ED27D5" w:rsidRPr="003D0553" w:rsidRDefault="00ED27D5" w:rsidP="004A1310">
      <w:pPr>
        <w:autoSpaceDE w:val="0"/>
        <w:autoSpaceDN w:val="0"/>
        <w:adjustRightInd w:val="0"/>
        <w:ind w:left="426"/>
        <w:rPr>
          <w:color w:val="000000"/>
          <w:sz w:val="20"/>
          <w:szCs w:val="20"/>
          <w:lang w:eastAsia="en-US"/>
        </w:rPr>
      </w:pPr>
    </w:p>
    <w:p w:rsidR="00ED27D5" w:rsidRPr="003D0553" w:rsidRDefault="00ED27D5" w:rsidP="004A1310">
      <w:pPr>
        <w:spacing w:line="360" w:lineRule="auto"/>
        <w:ind w:firstLine="709"/>
        <w:jc w:val="center"/>
        <w:rPr>
          <w:sz w:val="28"/>
          <w:szCs w:val="28"/>
        </w:rPr>
      </w:pPr>
      <w:r w:rsidRPr="003D0553">
        <w:rPr>
          <w:sz w:val="28"/>
          <w:szCs w:val="28"/>
        </w:rPr>
        <w:t>Лист регистрации изменений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1"/>
        <w:gridCol w:w="728"/>
        <w:gridCol w:w="850"/>
        <w:gridCol w:w="709"/>
        <w:gridCol w:w="850"/>
        <w:gridCol w:w="709"/>
        <w:gridCol w:w="709"/>
        <w:gridCol w:w="1276"/>
        <w:gridCol w:w="850"/>
        <w:gridCol w:w="709"/>
      </w:tblGrid>
      <w:tr w:rsidR="00ED27D5" w:rsidRPr="003D0553" w:rsidTr="00AD1BE6">
        <w:tc>
          <w:tcPr>
            <w:tcW w:w="691" w:type="dxa"/>
            <w:vMerge w:val="restart"/>
          </w:tcPr>
          <w:p w:rsidR="00ED27D5" w:rsidRPr="003D0553" w:rsidRDefault="00ED27D5" w:rsidP="00AD1BE6">
            <w:pPr>
              <w:spacing w:line="360" w:lineRule="auto"/>
              <w:jc w:val="center"/>
            </w:pPr>
            <w:r w:rsidRPr="003D0553">
              <w:t>Изм.</w:t>
            </w:r>
          </w:p>
          <w:p w:rsidR="00ED27D5" w:rsidRPr="003D0553" w:rsidRDefault="00ED27D5" w:rsidP="00AD1BE6">
            <w:pPr>
              <w:spacing w:line="360" w:lineRule="auto"/>
              <w:jc w:val="center"/>
            </w:pPr>
            <w:r w:rsidRPr="003D0553">
              <w:t>№</w:t>
            </w:r>
          </w:p>
        </w:tc>
        <w:tc>
          <w:tcPr>
            <w:tcW w:w="3137" w:type="dxa"/>
            <w:gridSpan w:val="4"/>
          </w:tcPr>
          <w:p w:rsidR="00ED27D5" w:rsidRPr="003D0553" w:rsidRDefault="00ED27D5" w:rsidP="00AD1BE6">
            <w:pPr>
              <w:spacing w:line="360" w:lineRule="auto"/>
              <w:jc w:val="center"/>
            </w:pPr>
            <w:r w:rsidRPr="003D0553">
              <w:t>Номера листов (страниц)</w:t>
            </w:r>
          </w:p>
        </w:tc>
        <w:tc>
          <w:tcPr>
            <w:tcW w:w="709" w:type="dxa"/>
            <w:vMerge w:val="restart"/>
            <w:textDirection w:val="btLr"/>
          </w:tcPr>
          <w:p w:rsidR="00ED27D5" w:rsidRPr="003D0553" w:rsidRDefault="00ED27D5" w:rsidP="00AD1BE6">
            <w:pPr>
              <w:spacing w:line="360" w:lineRule="auto"/>
              <w:ind w:left="113" w:right="113"/>
              <w:jc w:val="center"/>
            </w:pPr>
            <w:r w:rsidRPr="003D0553">
              <w:t>Всего листов (стр.)</w:t>
            </w:r>
          </w:p>
        </w:tc>
        <w:tc>
          <w:tcPr>
            <w:tcW w:w="709" w:type="dxa"/>
            <w:vMerge w:val="restart"/>
            <w:textDirection w:val="btLr"/>
          </w:tcPr>
          <w:p w:rsidR="00ED27D5" w:rsidRPr="003D0553" w:rsidRDefault="00ED27D5" w:rsidP="00AD1BE6">
            <w:pPr>
              <w:spacing w:line="360" w:lineRule="auto"/>
              <w:ind w:left="113" w:right="113"/>
              <w:jc w:val="center"/>
            </w:pPr>
            <w:r w:rsidRPr="003D0553">
              <w:t>№ докум.</w:t>
            </w:r>
          </w:p>
        </w:tc>
        <w:tc>
          <w:tcPr>
            <w:tcW w:w="1276" w:type="dxa"/>
            <w:vMerge w:val="restart"/>
            <w:textDirection w:val="btLr"/>
          </w:tcPr>
          <w:p w:rsidR="00ED27D5" w:rsidRPr="003D0553" w:rsidRDefault="00ED27D5" w:rsidP="00AD1BE6">
            <w:pPr>
              <w:ind w:left="113" w:right="113"/>
              <w:jc w:val="center"/>
            </w:pPr>
            <w:r w:rsidRPr="003D0553">
              <w:t>Вх, № сопр</w:t>
            </w:r>
            <w:r w:rsidRPr="003D0553">
              <w:t>о</w:t>
            </w:r>
            <w:r w:rsidRPr="003D0553">
              <w:t>вод</w:t>
            </w:r>
            <w:r w:rsidRPr="003D0553">
              <w:t>и</w:t>
            </w:r>
            <w:r w:rsidRPr="003D0553">
              <w:t>тельн</w:t>
            </w:r>
            <w:r w:rsidRPr="003D0553">
              <w:t>о</w:t>
            </w:r>
            <w:r w:rsidRPr="003D0553">
              <w:t>го д</w:t>
            </w:r>
            <w:r w:rsidRPr="003D0553">
              <w:t>о</w:t>
            </w:r>
            <w:r w:rsidRPr="003D0553">
              <w:t>куме</w:t>
            </w:r>
            <w:r w:rsidRPr="003D0553">
              <w:t>н</w:t>
            </w:r>
            <w:r w:rsidRPr="003D0553">
              <w:t>та и д</w:t>
            </w:r>
            <w:r w:rsidRPr="003D0553">
              <w:t>а</w:t>
            </w:r>
            <w:r w:rsidRPr="003D0553">
              <w:t>та</w:t>
            </w:r>
          </w:p>
        </w:tc>
        <w:tc>
          <w:tcPr>
            <w:tcW w:w="850" w:type="dxa"/>
            <w:vMerge w:val="restart"/>
            <w:textDirection w:val="btLr"/>
          </w:tcPr>
          <w:p w:rsidR="00ED27D5" w:rsidRPr="003D0553" w:rsidRDefault="00ED27D5" w:rsidP="00AD1BE6">
            <w:pPr>
              <w:spacing w:line="360" w:lineRule="auto"/>
              <w:ind w:left="113" w:right="113"/>
              <w:jc w:val="center"/>
            </w:pPr>
            <w:r w:rsidRPr="003D0553">
              <w:t>Подпись</w:t>
            </w:r>
          </w:p>
        </w:tc>
        <w:tc>
          <w:tcPr>
            <w:tcW w:w="709" w:type="dxa"/>
            <w:vMerge w:val="restart"/>
            <w:textDirection w:val="btLr"/>
          </w:tcPr>
          <w:p w:rsidR="00ED27D5" w:rsidRPr="003D0553" w:rsidRDefault="00ED27D5" w:rsidP="00AD1BE6">
            <w:pPr>
              <w:spacing w:line="360" w:lineRule="auto"/>
              <w:ind w:left="113" w:right="113"/>
              <w:jc w:val="center"/>
            </w:pPr>
            <w:r w:rsidRPr="003D0553">
              <w:t>Дата</w:t>
            </w:r>
          </w:p>
        </w:tc>
      </w:tr>
      <w:tr w:rsidR="00ED27D5" w:rsidRPr="003D0553" w:rsidTr="00AD1BE6">
        <w:trPr>
          <w:cantSplit/>
          <w:trHeight w:val="2162"/>
        </w:trPr>
        <w:tc>
          <w:tcPr>
            <w:tcW w:w="691" w:type="dxa"/>
            <w:vMerge/>
          </w:tcPr>
          <w:p w:rsidR="00ED27D5" w:rsidRPr="003D0553" w:rsidRDefault="00ED27D5" w:rsidP="00AD1BE6">
            <w:pPr>
              <w:spacing w:line="360" w:lineRule="auto"/>
            </w:pPr>
          </w:p>
        </w:tc>
        <w:tc>
          <w:tcPr>
            <w:tcW w:w="728" w:type="dxa"/>
            <w:textDirection w:val="btLr"/>
          </w:tcPr>
          <w:p w:rsidR="00ED27D5" w:rsidRPr="003D0553" w:rsidRDefault="00ED27D5" w:rsidP="00AD1BE6">
            <w:pPr>
              <w:spacing w:line="360" w:lineRule="auto"/>
              <w:ind w:left="113" w:right="113"/>
              <w:jc w:val="center"/>
            </w:pPr>
            <w:r w:rsidRPr="003D0553">
              <w:t>Измененных</w:t>
            </w:r>
          </w:p>
        </w:tc>
        <w:tc>
          <w:tcPr>
            <w:tcW w:w="850" w:type="dxa"/>
            <w:textDirection w:val="btLr"/>
          </w:tcPr>
          <w:p w:rsidR="00ED27D5" w:rsidRPr="003D0553" w:rsidRDefault="00ED27D5" w:rsidP="00AD1BE6">
            <w:pPr>
              <w:spacing w:line="360" w:lineRule="auto"/>
              <w:ind w:left="113" w:right="113"/>
              <w:jc w:val="center"/>
            </w:pPr>
            <w:r w:rsidRPr="003D0553">
              <w:t>З</w:t>
            </w:r>
            <w:r w:rsidRPr="003D0553">
              <w:t>а</w:t>
            </w:r>
            <w:r w:rsidRPr="003D0553">
              <w:t>м</w:t>
            </w:r>
            <w:r w:rsidRPr="003D0553">
              <w:t>е</w:t>
            </w:r>
            <w:r w:rsidRPr="003D0553">
              <w:t>ненных</w:t>
            </w:r>
          </w:p>
        </w:tc>
        <w:tc>
          <w:tcPr>
            <w:tcW w:w="709" w:type="dxa"/>
            <w:textDirection w:val="btLr"/>
          </w:tcPr>
          <w:p w:rsidR="00ED27D5" w:rsidRPr="003D0553" w:rsidRDefault="00ED27D5" w:rsidP="00AD1BE6">
            <w:pPr>
              <w:spacing w:line="360" w:lineRule="auto"/>
              <w:ind w:left="113" w:right="113"/>
              <w:jc w:val="center"/>
            </w:pPr>
            <w:r w:rsidRPr="003D0553">
              <w:t>Новых</w:t>
            </w:r>
          </w:p>
        </w:tc>
        <w:tc>
          <w:tcPr>
            <w:tcW w:w="850" w:type="dxa"/>
            <w:textDirection w:val="btLr"/>
          </w:tcPr>
          <w:p w:rsidR="00ED27D5" w:rsidRPr="003D0553" w:rsidRDefault="00ED27D5" w:rsidP="00AD1BE6">
            <w:pPr>
              <w:spacing w:line="360" w:lineRule="auto"/>
              <w:ind w:left="113" w:right="113"/>
              <w:jc w:val="center"/>
            </w:pPr>
            <w:r w:rsidRPr="003D0553">
              <w:t>Анн</w:t>
            </w:r>
            <w:r w:rsidRPr="003D0553">
              <w:t>у</w:t>
            </w:r>
            <w:r w:rsidRPr="003D0553">
              <w:t>л</w:t>
            </w:r>
            <w:r w:rsidRPr="003D0553">
              <w:t>и</w:t>
            </w:r>
            <w:r w:rsidRPr="003D0553">
              <w:t>р</w:t>
            </w:r>
            <w:r w:rsidRPr="003D0553">
              <w:t>о</w:t>
            </w:r>
            <w:r w:rsidRPr="003D0553">
              <w:t>ванных</w:t>
            </w:r>
          </w:p>
        </w:tc>
        <w:tc>
          <w:tcPr>
            <w:tcW w:w="709" w:type="dxa"/>
            <w:vMerge/>
          </w:tcPr>
          <w:p w:rsidR="00ED27D5" w:rsidRPr="003D0553" w:rsidRDefault="00ED27D5" w:rsidP="00AD1BE6">
            <w:pPr>
              <w:spacing w:line="360" w:lineRule="auto"/>
            </w:pPr>
          </w:p>
        </w:tc>
        <w:tc>
          <w:tcPr>
            <w:tcW w:w="709" w:type="dxa"/>
            <w:vMerge/>
          </w:tcPr>
          <w:p w:rsidR="00ED27D5" w:rsidRPr="003D0553" w:rsidRDefault="00ED27D5" w:rsidP="00AD1BE6">
            <w:pPr>
              <w:spacing w:line="360" w:lineRule="auto"/>
            </w:pPr>
          </w:p>
        </w:tc>
        <w:tc>
          <w:tcPr>
            <w:tcW w:w="1276" w:type="dxa"/>
            <w:vMerge/>
          </w:tcPr>
          <w:p w:rsidR="00ED27D5" w:rsidRPr="003D0553" w:rsidRDefault="00ED27D5" w:rsidP="00AD1BE6">
            <w:pPr>
              <w:spacing w:line="360" w:lineRule="auto"/>
            </w:pPr>
          </w:p>
        </w:tc>
        <w:tc>
          <w:tcPr>
            <w:tcW w:w="850" w:type="dxa"/>
            <w:vMerge/>
          </w:tcPr>
          <w:p w:rsidR="00ED27D5" w:rsidRPr="003D0553" w:rsidRDefault="00ED27D5" w:rsidP="00AD1BE6">
            <w:pPr>
              <w:spacing w:line="360" w:lineRule="auto"/>
            </w:pPr>
          </w:p>
        </w:tc>
        <w:tc>
          <w:tcPr>
            <w:tcW w:w="709" w:type="dxa"/>
            <w:vMerge/>
          </w:tcPr>
          <w:p w:rsidR="00ED27D5" w:rsidRPr="003D0553" w:rsidRDefault="00ED27D5" w:rsidP="00AD1BE6">
            <w:pPr>
              <w:spacing w:line="360" w:lineRule="auto"/>
            </w:pPr>
          </w:p>
        </w:tc>
      </w:tr>
      <w:tr w:rsidR="00ED27D5" w:rsidRPr="003D0553" w:rsidTr="00AD1BE6">
        <w:tc>
          <w:tcPr>
            <w:tcW w:w="691" w:type="dxa"/>
          </w:tcPr>
          <w:p w:rsidR="00ED27D5" w:rsidRPr="003D0553" w:rsidRDefault="00ED27D5" w:rsidP="00AD1BE6">
            <w:pPr>
              <w:spacing w:line="360" w:lineRule="auto"/>
            </w:pPr>
          </w:p>
        </w:tc>
        <w:tc>
          <w:tcPr>
            <w:tcW w:w="728" w:type="dxa"/>
          </w:tcPr>
          <w:p w:rsidR="00ED27D5" w:rsidRPr="003D0553" w:rsidRDefault="00ED27D5" w:rsidP="00AD1BE6">
            <w:pPr>
              <w:spacing w:line="360" w:lineRule="auto"/>
            </w:pPr>
          </w:p>
        </w:tc>
        <w:tc>
          <w:tcPr>
            <w:tcW w:w="850" w:type="dxa"/>
          </w:tcPr>
          <w:p w:rsidR="00ED27D5" w:rsidRPr="003D0553" w:rsidRDefault="00ED27D5" w:rsidP="00AD1BE6">
            <w:pPr>
              <w:spacing w:line="360" w:lineRule="auto"/>
            </w:pPr>
          </w:p>
        </w:tc>
        <w:tc>
          <w:tcPr>
            <w:tcW w:w="709" w:type="dxa"/>
          </w:tcPr>
          <w:p w:rsidR="00ED27D5" w:rsidRPr="003D0553" w:rsidRDefault="00ED27D5" w:rsidP="00AD1BE6">
            <w:pPr>
              <w:spacing w:line="360" w:lineRule="auto"/>
            </w:pPr>
          </w:p>
        </w:tc>
        <w:tc>
          <w:tcPr>
            <w:tcW w:w="850" w:type="dxa"/>
          </w:tcPr>
          <w:p w:rsidR="00ED27D5" w:rsidRPr="003D0553" w:rsidRDefault="00ED27D5" w:rsidP="00AD1BE6">
            <w:pPr>
              <w:spacing w:line="360" w:lineRule="auto"/>
            </w:pPr>
          </w:p>
        </w:tc>
        <w:tc>
          <w:tcPr>
            <w:tcW w:w="709" w:type="dxa"/>
          </w:tcPr>
          <w:p w:rsidR="00ED27D5" w:rsidRPr="003D0553" w:rsidRDefault="00ED27D5" w:rsidP="00AD1BE6">
            <w:pPr>
              <w:spacing w:line="360" w:lineRule="auto"/>
            </w:pPr>
          </w:p>
        </w:tc>
        <w:tc>
          <w:tcPr>
            <w:tcW w:w="709" w:type="dxa"/>
          </w:tcPr>
          <w:p w:rsidR="00ED27D5" w:rsidRPr="003D0553" w:rsidRDefault="00ED27D5" w:rsidP="00AD1BE6">
            <w:pPr>
              <w:spacing w:line="360" w:lineRule="auto"/>
            </w:pPr>
          </w:p>
        </w:tc>
        <w:tc>
          <w:tcPr>
            <w:tcW w:w="1276" w:type="dxa"/>
          </w:tcPr>
          <w:p w:rsidR="00ED27D5" w:rsidRPr="003D0553" w:rsidRDefault="00ED27D5" w:rsidP="00AD1BE6">
            <w:pPr>
              <w:spacing w:line="360" w:lineRule="auto"/>
            </w:pPr>
          </w:p>
        </w:tc>
        <w:tc>
          <w:tcPr>
            <w:tcW w:w="850" w:type="dxa"/>
          </w:tcPr>
          <w:p w:rsidR="00ED27D5" w:rsidRPr="003D0553" w:rsidRDefault="00ED27D5" w:rsidP="00AD1BE6">
            <w:pPr>
              <w:spacing w:line="360" w:lineRule="auto"/>
            </w:pPr>
          </w:p>
        </w:tc>
        <w:tc>
          <w:tcPr>
            <w:tcW w:w="709" w:type="dxa"/>
          </w:tcPr>
          <w:p w:rsidR="00ED27D5" w:rsidRPr="003D0553" w:rsidRDefault="00ED27D5" w:rsidP="00AD1BE6">
            <w:pPr>
              <w:spacing w:line="360" w:lineRule="auto"/>
            </w:pPr>
          </w:p>
        </w:tc>
      </w:tr>
    </w:tbl>
    <w:p w:rsidR="00ED27D5" w:rsidRDefault="00ED27D5" w:rsidP="004A1310"/>
    <w:p w:rsidR="00ED27D5" w:rsidRDefault="00ED27D5" w:rsidP="004A1310"/>
    <w:p w:rsidR="00ED27D5" w:rsidRPr="00B57273" w:rsidRDefault="00ED27D5" w:rsidP="00AF58BE">
      <w:pPr>
        <w:spacing w:line="276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Покупатель                                                              Поставщик</w:t>
      </w:r>
    </w:p>
    <w:p w:rsidR="00ED27D5" w:rsidRPr="00E55ED1" w:rsidRDefault="00ED27D5" w:rsidP="00AF58BE">
      <w:pPr>
        <w:spacing w:line="276" w:lineRule="auto"/>
        <w:ind w:right="-1"/>
        <w:jc w:val="both"/>
        <w:rPr>
          <w:b/>
          <w:sz w:val="28"/>
          <w:szCs w:val="28"/>
        </w:rPr>
      </w:pPr>
    </w:p>
    <w:p w:rsidR="00ED27D5" w:rsidRPr="00E55ED1" w:rsidRDefault="00ED27D5" w:rsidP="00AF58BE">
      <w:pPr>
        <w:spacing w:line="276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___________</w:t>
      </w:r>
    </w:p>
    <w:p w:rsidR="00ED27D5" w:rsidRPr="003D0553" w:rsidRDefault="00ED27D5" w:rsidP="004A1310"/>
    <w:sectPr w:rsidR="00ED27D5" w:rsidRPr="003D0553" w:rsidSect="00405ABE">
      <w:headerReference w:type="default" r:id="rId12"/>
      <w:footerReference w:type="default" r:id="rId13"/>
      <w:pgSz w:w="11906" w:h="16838" w:code="9"/>
      <w:pgMar w:top="1276" w:right="1174" w:bottom="720" w:left="993" w:header="181" w:footer="5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7D5" w:rsidRDefault="00ED27D5">
      <w:r>
        <w:separator/>
      </w:r>
    </w:p>
  </w:endnote>
  <w:endnote w:type="continuationSeparator" w:id="0">
    <w:p w:rsidR="00ED27D5" w:rsidRDefault="00ED2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7D5" w:rsidRDefault="00ED27D5" w:rsidP="00184C05">
    <w:pPr>
      <w:pStyle w:val="Footer"/>
      <w:jc w:val="both"/>
    </w:pPr>
    <w:r>
      <w:tab/>
    </w:r>
    <w:r>
      <w:tab/>
    </w: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7D5" w:rsidRDefault="00ED27D5">
    <w:pPr>
      <w:pStyle w:val="Footer"/>
    </w:pPr>
    <w:r>
      <w:tab/>
    </w: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7D5" w:rsidRPr="00FF206F" w:rsidRDefault="00ED27D5" w:rsidP="00FF20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7D5" w:rsidRDefault="00ED27D5">
      <w:r>
        <w:separator/>
      </w:r>
    </w:p>
  </w:footnote>
  <w:footnote w:type="continuationSeparator" w:id="0">
    <w:p w:rsidR="00ED27D5" w:rsidRDefault="00ED27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7D5" w:rsidRDefault="00ED27D5">
    <w:pPr>
      <w:pStyle w:val="Header"/>
      <w:jc w:val="center"/>
    </w:pPr>
    <w:r>
      <w:rPr>
        <w:noProof/>
      </w:rPr>
      <w:pict>
        <v:group id="_x0000_s2049" style="position:absolute;left:0;text-align:left;margin-left:-45.35pt;margin-top:8.3pt;width:551.6pt;height:789.6pt;z-index:-251657728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">
          <v:rect id="Rectangle 580" o:spid="_x0000_s2050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RJMsEA&#10;AADbAAAADwAAAGRycy9kb3ducmV2LnhtbERPTWvCQBC9F/wPywi9lLqpVKmpq0hQ0J40evE2ZKdJ&#10;MDubZraa/nv3IPT4eN/zZe8adaVOas8G3kYJKOLC25pLA6fj5vUDlARki41nMvBHAsvF4GmOqfU3&#10;PtA1D6WKISwpGqhCaFOtpajIoYx8Sxy5b985DBF2pbYd3mK4a/Q4SabaYc2xocKWsoqKS/7rDKDb&#10;le+7n9lXLidZT44v2V7OmTHPw371CSpQH/7FD/fWGpjE9fFL/AF6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USTLBAAAA2wAAAA8AAAAAAAAAAAAAAAAAmAIAAGRycy9kb3du&#10;cmV2LnhtbFBLBQYAAAAABAAEAPUAAACGAwAAAAA=&#10;" strokeweight="2.25pt"/>
          <v:group id="Group 581" o:spid="_x0000_s2051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<v:group id="Group 582" o:spid="_x0000_s2052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line id="Line 583" o:spid="_x0000_s2053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9M98cAAADbAAAADwAAAGRycy9kb3ducmV2LnhtbESPT2vCQBDF74LfYZlCL6IbW7WSuorY&#10;+g9EqHrocZodk2B2NmRXjd++KwgeH2/e780bTWpTiAtVLresoNuJQBAnVuecKjjs5+0hCOeRNRaW&#10;ScGNHEzGzcYIY22v/EOXnU9FgLCLUUHmfRlL6ZKMDLqOLYmDd7SVQR9klUpd4TXATSHfomggDeYc&#10;GjIsaZZRctqdTXjjq7df3/6Wi4/t9yzZHNe9VrT6Ver1pZ5+gvBU++fxI73SCvrvcN8SACDH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j0z3xwAAANsAAAAPAAAAAAAA&#10;AAAAAAAAAKECAABkcnMvZG93bnJldi54bWxQSwUGAAAAAAQABAD5AAAAlQMAAAAA&#10;" strokeweight="2.25pt"/>
              <v:line id="Line 584" o:spid="_x0000_s2054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Ug8cAAADbAAAADwAAAGRycy9kb3ducmV2LnhtbESPT2vCQBDF70K/wzKFXkQ3LbGW6EbE&#10;VqsgQrWHHsfs5A9mZ0N2q/Hbu4WCx8eb93vzprPO1OJMrassK3geRiCIM6srLhR8H5aDNxDOI2us&#10;LZOCKzmYpQ+9KSbaXviLzntfiABhl6CC0vsmkdJlJRl0Q9sQBy+3rUEfZFtI3eIlwE0tX6LoVRqs&#10;ODSU2NCipOy0/zXhjff4sLkeP1fj3cci2+abuB+tf5R6euzmExCeOn8//k+vtYJRDH9bAgBke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ZtSDxwAAANsAAAAPAAAAAAAA&#10;AAAAAAAAAKECAABkcnMvZG93bnJldi54bWxQSwUGAAAAAAQABAD5AAAAlQMAAAAA&#10;" strokeweight="2.25pt"/>
              <v:line id="Line 585" o:spid="_x0000_s2055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KEE8QAAADbAAAADwAAAGRycy9kb3ducmV2LnhtbESPwWrDMBBE74H+g9hCb7HckoTiRgkl&#10;UPDBPdgJ7XWxNpaJtXIs1Xb/PgoUehxm5g2z3c+2EyMNvnWs4DlJQRDXTrfcKDgdP5avIHxA1tg5&#10;JgW/5GG/e1hsMdNu4pLGKjQiQthnqMCE0GdS+tqQRZ+4njh6ZzdYDFEOjdQDThFuO/mSphtpseW4&#10;YLCng6H6Uv1YBavP3OjvufBFmeZf1F5Xh2vllHp6nN/fQASaw3/4r51rBes1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ooQTxAAAANsAAAAPAAAAAAAAAAAA&#10;AAAAAKECAABkcnMvZG93bnJldi54bWxQSwUGAAAAAAQABAD5AAAAkgMAAAAA&#10;" strokeweight="2.25pt"/>
              <v:line id="Line 586" o:spid="_x0000_s2056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AaZMEAAADbAAAADwAAAGRycy9kb3ducmV2LnhtbESPQYvCMBSE7wv+h/AEb2uquCLVKCII&#10;PejBruj10TybYvNSm6j1328EYY/DzHzDLFadrcWDWl85VjAaJiCIC6crLhUcf7ffMxA+IGusHZOC&#10;F3lYLXtfC0y1e/KBHnkoRYSwT1GBCaFJpfSFIYt+6Bri6F1cazFE2ZZSt/iMcFvLcZJMpcWK44LB&#10;hjaGimt+twom+8zoc7fzu0OSnai6TTa33Ck16HfrOYhAXfgPf9qZVvAzh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cBpkwQAAANsAAAAPAAAAAAAAAAAAAAAA&#10;AKECAABkcnMvZG93bnJldi54bWxQSwUGAAAAAAQABAD5AAAAjwMAAAAA&#10;" strokeweight="2.25pt"/>
              <v:line id="Line 587" o:spid="_x0000_s2057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//8QAAADbAAAADwAAAGRycy9kb3ducmV2LnhtbESPQWvCQBSE7wX/w/KE3urGkrYSXUWE&#10;Qg7pwVj0+sg+s8Hs25jdJum/7xYKPQ4z8w2z2U22FQP1vnGsYLlIQBBXTjdcK/g8vT+tQPiArLF1&#10;TAq+ycNuO3vYYKbdyEcaylCLCGGfoQITQpdJ6StDFv3CdcTRu7reYoiyr6XucYxw28rnJHmVFhuO&#10;CwY7OhiqbuWXVZB+5EZfpsIXxyQ/U3NPD/fSKfU4n/ZrEIGm8B/+a+dawcsb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PL//xAAAANsAAAAPAAAAAAAAAAAA&#10;AAAAAKECAABkcnMvZG93bnJldi54bWxQSwUGAAAAAAQABAD5AAAAkgMAAAAA&#10;" strokeweight="2.25pt"/>
              <v:line id="Line 588" o:spid="_x0000_s2058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MrjcAAAADbAAAADwAAAGRycy9kb3ducmV2LnhtbERPz2vCMBS+D/wfwhO8zVRxQzqjSEHo&#10;oR7sxF0fzVtT1ry0TbT1v18Ogx0/vt+7w2Rb8aDBN44VrJYJCOLK6YZrBdfP0+sWhA/IGlvHpOBJ&#10;Hg772csOU+1GvtCjDLWIIexTVGBC6FIpfWXIol+6jjhy326wGCIcaqkHHGO4beU6Sd6lxYZjg8GO&#10;MkPVT3m3Cjbn3OivqfDFJclv1PSbrC+dUov5dPwAEWgK/+I/d64VvMWx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jK43AAAAA2wAAAA8AAAAAAAAAAAAAAAAA&#10;oQIAAGRycy9kb3ducmV2LnhtbFBLBQYAAAAABAAEAPkAAACOAwAAAAA=&#10;" strokeweight="2.25pt"/>
              <v:line id="Line 589" o:spid="_x0000_s2059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+OFsQAAADbAAAADwAAAGRycy9kb3ducmV2LnhtbESPQWvCQBSE7wX/w/KE3urGkpYaXUWE&#10;Qg7pwVj0+sg+s8Hs25jdJum/7xYKPQ4z8w2z2U22FQP1vnGsYLlIQBBXTjdcK/g8vT+9gfABWWPr&#10;mBR8k4fddvawwUy7kY80lKEWEcI+QwUmhC6T0leGLPqF64ijd3W9xRBlX0vd4xjhtpXPSfIqLTYc&#10;Fwx2dDBU3covqyD9yI2+TIUvjkl+puaeHu6lU+pxPu3XIAJN4T/81861gpcV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744WxAAAANsAAAAPAAAAAAAAAAAA&#10;AAAAAKECAABkcnMvZG93bnJldi54bWxQSwUGAAAAAAQABAD5AAAAkgMAAAAA&#10;" strokeweight="2.25pt"/>
              <v:line id="Line 590" o:spid="_x0000_s2060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ntNr8AAADbAAAADwAAAGRycy9kb3ducmV2LnhtbERPTYvCMBC9C/6HMMLebKqISNdYpCD0&#10;4B6s4l6HZmyKzaQ2We3++81hwePjfW/z0XbiSYNvHStYJCkI4trplhsFl/NhvgHhA7LGzjEp+CUP&#10;+W462WKm3YtP9KxCI2II+wwVmBD6TEpfG7LoE9cTR+7mBoshwqGResBXDLedXKbpWlpsOTYY7Kkw&#10;VN+rH6tg9VUa/T0e/fGUlldqH6viUTmlPmbj/hNEoDG8xf/uUitYx/XxS/wBcvc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bntNr8AAADbAAAADwAAAAAAAAAAAAAAAACh&#10;AgAAZHJzL2Rvd25yZXYueG1sUEsFBgAAAAAEAAQA+QAAAI0DAAAAAA=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61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jgT8IA&#10;AADbAAAADwAAAGRycy9kb3ducmV2LnhtbESP3YrCMBSE7xf2HcJZ2Ls1VbFINS1SkN0rwZ8HODTH&#10;ptic1Cba+vYbQfBymJlvmHUx2lbcqfeNYwXTSQKCuHK64VrB6bj9WYLwAVlj65gUPMhDkX9+rDHT&#10;buA93Q+hFhHCPkMFJoQuk9JXhiz6ieuIo3d2vcUQZV9L3eMQ4baVsyRJpcWG44LBjkpD1eVwswp2&#10;D2mGuV2cqrJMd+n8usXLb6vU99e4WYEINIZ3+NX+0wrSKTy/xB8g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OBP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ED27D5" w:rsidRDefault="00ED27D5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62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+OMEA&#10;AADbAAAADwAAAGRycy9kb3ducmV2LnhtbESP0YrCMBRE3xf8h3CFfVtTlS3SNS1SEH0SVv2AS3O3&#10;KTY3tYm2/v1GEHwcZuYMsy5G24o79b5xrGA+S0AQV043XCs4n7ZfKxA+IGtsHZOCB3ko8snHGjPt&#10;Bv6l+zHUIkLYZ6jAhNBlUvrKkEU/cx1x9P5cbzFE2ddS9zhEuG3lIklSabHhuGCwo9JQdTnerILD&#10;Q5phab/PVVmmh3R53eJl1yr1OR03PyACjeEdfrX3WkG6gOe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KfjjBAAAA2w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ED27D5" w:rsidRDefault="00ED27D5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63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bbo8EA&#10;AADbAAAADwAAAGRycy9kb3ducmV2LnhtbESP0YrCMBRE34X9h3AX9k1Tt1ikGkUKok+C2g+4NNem&#10;2NzUJmvr328WFnwcZuYMs96OthVP6n3jWMF8loAgrpxuuFZQXvfTJQgfkDW2jknBizxsNx+TNeba&#10;DXym5yXUIkLY56jAhNDlUvrKkEU/cx1x9G6utxii7Gupexwi3LbyO0kyabHhuGCwo8JQdb/8WAWn&#10;lzRDahdlVRTZKUsfe7wfWqW+PsfdCkSgMbzD/+2jVpCl8Pcl/g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G26PBAAAA2w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ED27D5" w:rsidRDefault="00ED27D5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64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9D18IA&#10;AADbAAAADwAAAGRycy9kb3ducmV2LnhtbESP3YrCMBSE74V9h3AWvNPUny1LNcpSEL0SVvsAh+Zs&#10;U2xOuk209e2NIHg5zMw3zHo72EbcqPO1YwWzaQKCuHS65kpBcd5NvkH4gKyxcUwK7uRhu/kYrTHT&#10;rudfup1CJSKEfYYKTAhtJqUvDVn0U9cSR+/PdRZDlF0ldYd9hNtGzpMklRZrjgsGW8oNlZfT1So4&#10;3qXpF/arKPM8PaaL/x1e9o1S48/hZwUi0BDe4Vf7oBWkS3h+iT9A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r0PX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ED27D5" w:rsidRDefault="00ED27D5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65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mTMIA&#10;AADbAAAADwAAAGRycy9kb3ducmV2LnhtbESP3YrCMBSE74V9h3AW9k7TVSzSNS1SEPdK8OcBDs3Z&#10;ptic1CZr69sbQfBymJlvmHUx2lbcqPeNYwXfswQEceV0w7WC82k7XYHwAVlj65gU3MlDkX9M1php&#10;N/CBbsdQiwhhn6ECE0KXSekrQxb9zHXE0ftzvcUQZV9L3eMQ4baV8yRJpcWG44LBjkpD1eX4bxXs&#10;79IMC7s8V2WZ7tPFdYuXXavU1+e4+QERaAzv8Kv9qxWkS3h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4+ZM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ED27D5" w:rsidRDefault="00ED27D5" w:rsidP="005501C9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</w:p>
  <w:p w:rsidR="00ED27D5" w:rsidRDefault="00ED27D5">
    <w:pPr>
      <w:pStyle w:val="Head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7D5" w:rsidRDefault="00ED27D5" w:rsidP="003D0553">
    <w:pPr>
      <w:pStyle w:val="Header"/>
      <w:jc w:val="center"/>
      <w:rPr>
        <w:sz w:val="28"/>
        <w:szCs w:val="28"/>
        <w:lang w:val="en-US"/>
      </w:rPr>
    </w:pPr>
  </w:p>
  <w:p w:rsidR="00ED27D5" w:rsidRPr="003D0553" w:rsidRDefault="00ED27D5" w:rsidP="003D0553">
    <w:pPr>
      <w:pStyle w:val="Header"/>
      <w:jc w:val="center"/>
      <w:rPr>
        <w:sz w:val="28"/>
        <w:szCs w:val="28"/>
        <w:lang w:val="en-US"/>
      </w:rPr>
    </w:pPr>
    <w:r>
      <w:rPr>
        <w:noProof/>
      </w:rPr>
      <w:pict>
        <v:group id="_x0000_s2066" style="position:absolute;left:0;text-align:left;margin-left:-66.3pt;margin-top:26pt;width:551.6pt;height:789.6pt;z-index:-251659776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">
          <v:rect id="Rectangle 580" o:spid="_x0000_s2067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iAMQA&#10;AADbAAAADwAAAGRycy9kb3ducmV2LnhtbESPQWvCQBSE74X+h+UVeim6sahodBUJLVRPGr14e2Rf&#10;k9Ds2zRvq+m/d4VCj8PMfMMs171r1IU6qT0bGA0TUMSFtzWXBk7H98EMlARki41nMvBLAuvV48MS&#10;U+uvfKBLHkoVISwpGqhCaFOtpajIoQx9Sxy9T985DFF2pbYdXiPcNfo1SabaYc1xocKWsoqKr/zH&#10;GUC3Lcfb7/kul5O8TY4v2V7OmTHPT/1mASpQH/7Df+0Pa2A8hfuX+AP0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o4gDEAAAA2wAAAA8AAAAAAAAAAAAAAAAAmAIAAGRycy9k&#10;b3ducmV2LnhtbFBLBQYAAAAABAAEAPUAAACJAwAAAAA=&#10;" strokeweight="2.25pt"/>
          <v:group id="Group 581" o:spid="_x0000_s2068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<v:group id="Group 582" o:spid="_x0000_s2069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line id="Line 583" o:spid="_x0000_s2070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iASccAAADbAAAADwAAAGRycy9kb3ducmV2LnhtbESPW2vCQBCF34X+h2WEvohuLKKSZhVJ&#10;bwql4OWhj2N2cqHZ2ZDdavLvu0LBx8OZ8505yboztbhQ6yrLCqaTCARxZnXFhYLT8W28BOE8ssba&#10;MinoycF69TBIMNb2ynu6HHwhAoRdjApK75tYSpeVZNBNbEMcvNy2Bn2QbSF1i9cAN7V8iqK5NFhx&#10;aCixobSk7Ofwa8IbL7Pjrj9/vC++XtPsM9/NRtH2W6nHYbd5BuGp8/fj//RWK5gv4LYlAEC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2IBJxwAAANsAAAAPAAAAAAAA&#10;AAAAAAAAAKECAABkcnMvZG93bnJldi54bWxQSwUGAAAAAAQABAD5AAAAlQMAAAAA&#10;" strokeweight="2.25pt"/>
              <v:line id="Line 584" o:spid="_x0000_s2071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cUO8cAAADbAAAADwAAAGRycy9kb3ducmV2LnhtbESPTWvCQBCG7wX/wzIFL0U3itiSuor4&#10;0SqUQqOHHqfZMQlmZ0N21fjvO4dCj8M77zPPzBadq9WV2lB5NjAaJqCIc28rLgwcD9vBC6gQkS3W&#10;nsnAnQIs5r2HGabW3/iLrlkslEA4pGigjLFJtQ55SQ7D0DfEkp186zDK2BbatngTuKv1OEmm2mHF&#10;cqHEhlYl5efs4kRjPTns7z/vb8+fm1X+cdpPnpLdtzH9x275CipSF/+X/9o7a2AqsvKLAEDP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RxQ7xwAAANsAAAAPAAAAAAAA&#10;AAAAAAAAAKECAABkcnMvZG93bnJldi54bWxQSwUGAAAAAAQABAD5AAAAlQMAAAAA&#10;" strokeweight="2.25pt"/>
              <v:line id="Line 585" o:spid="_x0000_s2072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TuMIAAADbAAAADwAAAGRycy9kb3ducmV2LnhtbESPQYvCMBSE7wv+h/AEb2uqyG6pRhFB&#10;6EEPdkWvj+bZFJuX2kSt/94sLOxxmJlvmMWqt414UOdrxwom4wQEcel0zZWC48/2MwXhA7LGxjEp&#10;eJGH1XLwscBMuycf6FGESkQI+wwVmBDaTEpfGrLox64ljt7FdRZDlF0ldYfPCLeNnCbJl7RYc1ww&#10;2NLGUHkt7lbBbJ8bfe53fndI8hPVt9nmVjilRsN+PQcRqA//4b92rhWk3/D7Jf4A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yTuMIAAADbAAAADwAAAAAAAAAAAAAA&#10;AAChAgAAZHJzL2Rvd25yZXYueG1sUEsFBgAAAAAEAAQA+QAAAJADAAAAAA==&#10;" strokeweight="2.25pt"/>
              <v:line id="Line 586" o:spid="_x0000_s2073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+iUcEAAADbAAAADwAAAGRycy9kb3ducmV2LnhtbESPQYvCMBSE7wv+h/AEb2uqyKLVKCII&#10;PejBruj10TybYvNSm6j1328EYY/DzHzDLFadrcWDWl85VjAaJiCIC6crLhUcf7ffUxA+IGusHZOC&#10;F3lYLXtfC0y1e/KBHnkoRYSwT1GBCaFJpfSFIYt+6Bri6F1cazFE2ZZSt/iMcFvLcZL8SIsVxwWD&#10;DW0MFdf8bhVM9pnR527nd4ckO1F1m2xuuVNq0O/WcxCBuvAf/rQzrWA6g/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j6JRwQAAANsAAAAPAAAAAAAAAAAAAAAA&#10;AKECAABkcnMvZG93bnJldi54bWxQSwUGAAAAAAQABAD5AAAAjwMAAAAA&#10;" strokeweight="2.25pt"/>
              <v:line id="Line 587" o:spid="_x0000_s2074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ydEcAAAADbAAAADwAAAGRycy9kb3ducmV2LnhtbERPz2vCMBS+D/wfwhO8zVSRMTujSEHo&#10;oR7sxF0fzVtT1ry0TbT1v18Ogx0/vt+7w2Rb8aDBN44VrJYJCOLK6YZrBdfP0+s7CB+QNbaOScGT&#10;PBz2s5cdptqNfKFHGWoRQ9inqMCE0KVS+sqQRb90HXHkvt1gMUQ41FIPOMZw28p1krxJiw3HBoMd&#10;ZYaqn/JuFWzOudFfU+GLS5LfqOk3WV86pRbz6fgBItAU/sV/7lwr2Mb1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snRHAAAAA2wAAAA8AAAAAAAAAAAAAAAAA&#10;oQIAAGRycy9kb3ducmV2LnhtbFBLBQYAAAAABAAEAPkAAACOAwAAAAA=&#10;" strokeweight="2.25pt"/>
              <v:line id="Line 588" o:spid="_x0000_s2075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A4isMAAADbAAAADwAAAGRycy9kb3ducmV2LnhtbESPQWvCQBSE7wX/w/KE3uquRUobsxER&#10;hBz0YCr1+sg+s8Hs25jdavrv3UKhx2FmvmHy1eg6caMhtJ41zGcKBHHtTcuNhuPn9uUdRIjIBjvP&#10;pOGHAqyKyVOOmfF3PtCtio1IEA4ZarAx9pmUobbkMMx8T5y8sx8cxiSHRpoB7wnuOvmq1Jt02HJa&#10;sNjTxlJ9qb6dhsW+tOY07sLuoMovaq+LzbXyWj9Px/USRKQx/of/2qXR8DGH3y/pB8j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gOIrDAAAA2wAAAA8AAAAAAAAAAAAA&#10;AAAAoQIAAGRycy9kb3ducmV2LnhtbFBLBQYAAAAABAAEAPkAAACRAwAAAAA=&#10;" strokeweight="2.25pt"/>
              <v:line id="Line 589" o:spid="_x0000_s2076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Km/cIAAADbAAAADwAAAGRycy9kb3ducmV2LnhtbESPQYvCMBSE78L+h/AW9mZTRcStRhFB&#10;6EEPVlmvj+bZFJuX2kTt/nsjLOxxmJlvmMWqt414UOdrxwpGSQqCuHS65krB6bgdzkD4gKyxcUwK&#10;fsnDavkxWGCm3ZMP9ChCJSKEfYYKTAhtJqUvDVn0iWuJo3dxncUQZVdJ3eEzwm0jx2k6lRZrjgsG&#10;W9oYKq/F3SqY7HOjz/3O7w5p/kP1bbK5FU6pr89+PQcRqA//4b92rhV8j+H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/Km/cIAAADbAAAADwAAAAAAAAAAAAAA&#10;AAChAgAAZHJzL2Rvd25yZXYueG1sUEsFBgAAAAAEAAQA+QAAAJADAAAAAA==&#10;" strokeweight="2.25pt"/>
              <v:line id="Line 590" o:spid="_x0000_s2077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4DZsMAAADbAAAADwAAAGRycy9kb3ducmV2LnhtbESPT4vCMBTE78J+h/AEb5r6B1mrURZB&#10;6EEP1mX3+mjeNmWbl9pErd/eCILHYWZ+w6w2na3FlVpfOVYwHiUgiAunKy4VfJ92w08QPiBrrB2T&#10;gjt52Kw/eitMtbvxka55KEWEsE9RgQmhSaX0hSGLfuQa4uj9udZiiLItpW7xFuG2lpMkmUuLFccF&#10;gw1tDRX/+cUqmB0yo3+7vd8fk+yHqvNse86dUoN+97UEEagL7/CrnWkFiyk8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+A2bDAAAA2wAAAA8AAAAAAAAAAAAA&#10;AAAAoQIAAGRycy9kb3ducmV2LnhtbFBLBQYAAAAABAAEAPkAAACRAwAAAAA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78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oz8MMA&#10;AADbAAAADwAAAGRycy9kb3ducmV2LnhtbESPwWrDMBBE74X8g9hAbo3cujWtG8UEQ0hOhqb5gMXa&#10;WibWyrHU2P77qFDocZiZN8ymmGwnbjT41rGCp3UCgrh2uuVGwflr//gGwgdkjZ1jUjCTh2K7eNhg&#10;rt3In3Q7hUZECPscFZgQ+lxKXxuy6NeuJ47etxsshiiHRuoBxwi3nXxOkkxabDkuGOypNFRfTj9W&#10;QTVLM6b29VyXZVZl6XWPl0On1Go57T5ABJrCf/ivfdQK3l/g90v8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oz8MMAAADb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ED27D5" w:rsidRDefault="00ED27D5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79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Wa8IA&#10;AADbAAAADwAAAGRycy9kb3ducmV2LnhtbESP0YrCMBRE34X9h3AX9k1TVyxajbIUZH0S1H7Apbk2&#10;xeam22Rt/XsjCD4OM3OGWW8H24gbdb52rGA6SUAQl07XXCkozrvxAoQPyBobx6TgTh62m4/RGjPt&#10;ej7S7RQqESHsM1RgQmgzKX1pyKKfuJY4ehfXWQxRdpXUHfYRbhv5nSSptFhzXDDYUm6ovJ7+rYLD&#10;XZp+ZudFmefpIZ397fD62yj19Tn8rEAEGsI7/GrvtYLlHJ5f4g+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NpZrwgAAANs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ED27D5" w:rsidRDefault="00ED27D5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80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zlcMA&#10;AADcAAAADwAAAGRycy9kb3ducmV2LnhtbESPQWvCQBCF7wX/wzJCb3Wj0lCiq0hA7Emo9QcM2Wk2&#10;mJ2N2dXEf+8chN5meG/e+2a9HX2r7tTHJrCB+SwDRVwF23Bt4Py7//gCFROyxTYwGXhQhO1m8rbG&#10;woaBf+h+SrWSEI4FGnApdYXWsXLkMc5CRyzaX+g9Jln7WtseBwn3rV5kWa49NiwNDjsqHVWX080b&#10;OD60G5b+81yVZX7Ml9c9Xg6tMe/TcbcClWhM/+bX9bcV/IXQyjMygd4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hzlcMAAADc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ED27D5" w:rsidRDefault="00ED27D5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81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TWDsEA&#10;AADcAAAADwAAAGRycy9kb3ducmV2LnhtbERPzWrCQBC+F3yHZQRvddOEhjZ1DRKQ9iRofYAhO80G&#10;s7MxuzXJ27uFgrf5+H5nU062EzcafOtYwcs6AUFcO91yo+D8vX9+A+EDssbOMSmYyUO5XTxtsNBu&#10;5CPdTqERMYR9gQpMCH0hpa8NWfRr1xNH7scNFkOEQyP1gGMMt51MkySXFluODQZ7qgzVl9OvVXCY&#10;pRkz+3quqyo/5Nl1j5fPTqnVctp9gAg0hYf43/2l4/z0Hf6eiRf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k1g7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ED27D5" w:rsidRDefault="00ED27D5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82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fpTsMA&#10;AADcAAAADwAAAGRycy9kb3ducmV2LnhtbESPQWvCQBCF70L/wzKF3nTThgaJriIBaU9C1R8wZMds&#10;MDsbs1sT/33nUPA2w3vz3jfr7eQ7dachtoENvC8yUMR1sC03Bs6n/XwJKiZki11gMvCgCNvNy2yN&#10;pQ0j/9D9mBolIRxLNOBS6kutY+3IY1yEnli0Sxg8JlmHRtsBRwn3nf7IskJ7bFkaHPZUOaqvx19v&#10;4PDQbsz957muquJQ5Lc9Xr86Y95ep90KVKIpPc3/199W8HPBl2dkAr3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fpTsMAAADcAAAADwAAAAAAAAAAAAAAAACYAgAAZHJzL2Rv&#10;d25yZXYueG1sUEsFBgAAAAAEAAQA9QAAAIgDAAAAAA==&#10;" filled="f" stroked="f">
              <v:textbox style="layout-flow:vertical;mso-layout-flow-alt:bottom-to-top" inset="0,0,0,0">
                <w:txbxContent>
                  <w:p w:rsidR="00ED27D5" w:rsidRDefault="00ED27D5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  <w:r w:rsidRPr="003D0553">
      <w:rPr>
        <w:sz w:val="28"/>
        <w:szCs w:val="28"/>
        <w:lang w:val="en-US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7D5" w:rsidRDefault="00ED27D5" w:rsidP="003D0553">
    <w:pPr>
      <w:pStyle w:val="Header"/>
      <w:ind w:left="-540"/>
      <w:jc w:val="center"/>
      <w:rPr>
        <w:sz w:val="28"/>
        <w:szCs w:val="28"/>
        <w:lang w:val="en-US"/>
      </w:rPr>
    </w:pPr>
  </w:p>
  <w:p w:rsidR="00ED27D5" w:rsidRPr="003D0553" w:rsidRDefault="00ED27D5" w:rsidP="003D0553">
    <w:pPr>
      <w:pStyle w:val="Header"/>
      <w:ind w:left="-540"/>
      <w:jc w:val="center"/>
      <w:rPr>
        <w:sz w:val="28"/>
        <w:szCs w:val="28"/>
        <w:lang w:val="en-US"/>
      </w:rPr>
    </w:pPr>
    <w:r>
      <w:rPr>
        <w:noProof/>
      </w:rPr>
      <w:pict>
        <v:group id="_x0000_s2083" style="position:absolute;left:0;text-align:left;margin-left:-32.15pt;margin-top:26pt;width:551.6pt;height:789.6pt;z-index:-251658752" coordorigin="504,310" coordsize="11058,15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">
          <v:rect id="Rectangle 580" o:spid="_x0000_s2084" style="position:absolute;left:1161;top:310;width:10401;height:157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ozbcMA&#10;AADcAAAADwAAAGRycy9kb3ducmV2LnhtbERPS0vDQBC+C/0Pywheit30oWjMpkhQsD1p2ou3ITsm&#10;wexszKxt+u/dQsHbfHzPydaj69SBBmk9G5jPElDElbct1wb2u9fbB1ASkC12nsnAiQTW+eQqw9T6&#10;I3/QoQy1iiEsKRpoQuhTraVqyKHMfE8cuS8/OAwRDrW2Ax5juOv0IknutcOWY0ODPRUNVd/lrzOA&#10;blOvNj+P21L28nK3mxbv8lkYc3M9Pj+BCjSGf/HF/Wbj/OUCzs/EC3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ozbcMAAADcAAAADwAAAAAAAAAAAAAAAACYAgAAZHJzL2Rv&#10;d25yZXYueG1sUEsFBgAAAAAEAAQA9QAAAIgDAAAAAA==&#10;" strokeweight="2.25pt"/>
          <v:group id="Group 581" o:spid="_x0000_s2085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<v:group id="Group 582" o:spid="_x0000_s2086" style="position:absolute;left:504;top:7844;width:657;height:8208" coordorigin="504,7844" coordsize="657,8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<v:line id="Line 583" o:spid="_x0000_s2087" style="position:absolute;flip:x;visibility:visible" from="504,16043" to="1161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V/r8gAAADcAAAADwAAAGRycy9kb3ducmV2LnhtbESPW2vCQBCF34X+h2UEX6RuarVKdJVi&#10;6w1KwcuDj2N2TEKzsyG7avz3XUHwbYZzvjNnxtPaFOJClcstK3jrRCCIE6tzThXsd/PXIQjnkTUW&#10;lknBjRxMJy+NMcbaXnlDl61PRQhhF6OCzPsyltIlGRl0HVsSB+1kK4M+rFUqdYXXEG4K2Y2iD2kw&#10;53Ahw5JmGSV/27MJNb56u/XtuFwMfr9nyc9p3WtHq4NSrWb9OQLhqfZP84Ne6cC99+H+TJhATv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9V/r8gAAADcAAAADwAAAAAA&#10;AAAAAAAAAAChAgAAZHJzL2Rvd25yZXYueG1sUEsFBgAAAAAEAAQA+QAAAJYDAAAAAA==&#10;" strokeweight="2.25pt"/>
              <v:line id="Line 584" o:spid="_x0000_s2088" style="position:absolute;flip:y;visibility:visible" from="504,7844" to="504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fh2MgAAADcAAAADwAAAGRycy9kb3ducmV2LnhtbESPT2sCMRDF7wW/QxihF6lZrVhZN4po&#10;WxWkUPXgcdzM/sHNZNmkun77piD0NsN7vzdvknlrKnGlxpWWFQz6EQji1OqScwXHw8fLBITzyBor&#10;y6TgTg7ms85TgrG2N/6m697nIoSwi1FB4X0dS+nSggy6vq2Jg5bZxqAPa5NL3eAthJtKDqNoLA2W&#10;HC4UWNOyoPSy/zGhxmp02N7P68+3r/dlusu2o160OSn13G0XUxCeWv9vftAbHbjXMfw9Eya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wfh2MgAAADcAAAADwAAAAAA&#10;AAAAAAAAAAChAgAAZHJzL2Rvd25yZXYueG1sUEsFBgAAAAAEAAQA+QAAAJYDAAAAAA==&#10;" strokeweight="2.25pt"/>
              <v:line id="Line 585" o:spid="_x0000_s2089" style="position:absolute;visibility:visible" from="504,7844" to="1161,7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WbvcEAAADcAAAADwAAAGRycy9kb3ducmV2LnhtbERPS4vCMBC+C/sfwgjeNPWBK9UoiyD0&#10;oAfrsnsdmtmmbDOpTdT6740geJuP7zmrTWdrcaXWV44VjEcJCOLC6YpLBd+n3XABwgdkjbVjUnAn&#10;D5v1R2+FqXY3PtI1D6WIIexTVGBCaFIpfWHIoh+5hjhyf661GCJsS6lbvMVwW8tJksylxYpjg8GG&#10;toaK//xiFcwOmdG/3d7vj0n2Q9V5tj3nTqlBv/taggjUhbf45c50nD/9hOcz8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pZu9wQAAANwAAAAPAAAAAAAAAAAAAAAA&#10;AKECAABkcnMvZG93bnJldi54bWxQSwUGAAAAAAQABAD5AAAAjwMAAAAA&#10;" strokeweight="2.25pt"/>
              <v:line id="Line 586" o:spid="_x0000_s2090" style="position:absolute;visibility:visible" from="504,12632" to="1161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oPz8UAAADcAAAADwAAAGRycy9kb3ducmV2LnhtbESPQWvDMAyF74P9B6PBbquztZSS1Qmj&#10;MMihPTQt3VXEWhwWy2nsttm/rw6D3STe03uf1uXke3WlMXaBDbzOMlDETbAdtwaOh8+XFaiYkC32&#10;gcnAL0Uoi8eHNeY23HhP1zq1SkI45mjApTTkWsfGkcc4CwOxaN9h9JhkHVttR7xJuO/1W5YttceO&#10;pcHhQBtHzU998QYWu8rZr2kbt/usOlF3XmzOdTDm+Wn6eAeVaEr/5r/rygr+XGjlGZlA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oPz8UAAADcAAAADwAAAAAAAAAA&#10;AAAAAAChAgAAZHJzL2Rvd25yZXYueG1sUEsFBgAAAAAEAAQA+QAAAJMDAAAAAA==&#10;" strokeweight="2.25pt"/>
              <v:line id="Line 587" o:spid="_x0000_s2091" style="position:absolute;visibility:visible" from="504,11207" to="1161,1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aqVMEAAADcAAAADwAAAGRycy9kb3ducmV2LnhtbERPS4vCMBC+C/sfwgjeNPWBrNUoiyD0&#10;oAfrsnsdmtmmbDOpTdT6740geJuP7zmrTWdrcaXWV44VjEcJCOLC6YpLBd+n3fAThA/IGmvHpOBO&#10;Hjbrj94KU+1ufKRrHkoRQ9inqMCE0KRS+sKQRT9yDXHk/lxrMUTYllK3eIvhtpaTJJlLixXHBoMN&#10;bQ0V//nFKpgdMqN/u73fH5Psh6rzbHvOnVKDfve1BBGoC2/xy53pOH+6gOcz8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dqpUwQAAANwAAAAPAAAAAAAAAAAAAAAA&#10;AKECAABkcnMvZG93bnJldi54bWxQSwUGAAAAAAQABAD5AAAAjwMAAAAA&#10;" strokeweight="2.25pt"/>
              <v:line id="Line 588" o:spid="_x0000_s2092" style="position:absolute;visibility:visible" from="504,9782" to="1161,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pwtMQAAADcAAAADwAAAGRycy9kb3ducmV2LnhtbESPQWvCQBCF7wX/wzKCt7qxhFKiq4gg&#10;5KAH06LXITtmg9nZmN1q+u87h0JvM7w3732z2oy+Uw8aYhvYwGKegSKug225MfD1uX/9ABUTssUu&#10;MBn4oQib9eRlhYUNTz7Ro0qNkhCOBRpwKfWF1rF25DHOQ08s2jUMHpOsQ6PtgE8J951+y7J37bFl&#10;aXDY085Rfau+vYH8WDp7GQ/xcMrKM7X3fHevgjGz6bhdgko0pn/z33VpBT8XfHlGJt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SnC0xAAAANwAAAAPAAAAAAAAAAAA&#10;AAAAAKECAABkcnMvZG93bnJldi54bWxQSwUGAAAAAAQABAD5AAAAkgMAAAAA&#10;" strokeweight="2.25pt"/>
              <v:line id="Line 589" o:spid="_x0000_s2093" style="position:absolute;visibility:visible" from="504,14627" to="1161,14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bVL8AAAADcAAAADwAAAGRycy9kb3ducmV2LnhtbERPTYvCMBC9C/sfwix4s6lSRLpGWQSh&#10;Bz1YRa9DM9uUbSa1iVr//WZB8DaP9znL9WBbcafeN44VTJMUBHHldMO1gtNxO1mA8AFZY+uYFDzJ&#10;w3r1MVpirt2DD3QvQy1iCPscFZgQulxKXxmy6BPXEUfux/UWQ4R9LXWPjxhuWzlL07m02HBsMNjR&#10;xlD1W96sgmxfGH0Zdn53SIszNddscy2dUuPP4fsLRKAhvMUvd6Hj/GwK/8/EC+T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G1S/AAAAA3AAAAA8AAAAAAAAAAAAAAAAA&#10;oQIAAGRycy9kb3ducmV2LnhtbFBLBQYAAAAABAAEAPkAAACOAwAAAAA=&#10;" strokeweight="2.25pt"/>
              <v:line id="Line 590" o:spid="_x0000_s2094" style="position:absolute;visibility:visible" from="789,7844" to="789,16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RLWMIAAADcAAAADwAAAGRycy9kb3ducmV2LnhtbERPTWuDQBC9B/oflin0FtcGKcFmE0Kg&#10;4MEctKW9Du7Ulbizxt2o/ffdQiG3ebzP2R0W24uJRt85VvCcpCCIG6c7bhV8vL+ttyB8QNbYOyYF&#10;P+ThsH9Y7TDXbuaKpjq0Ioawz1GBCWHIpfSNIYs+cQNx5L7daDFEOLZSjzjHcNvLTZq+SIsdxwaD&#10;A50MNZf6ZhVk58Lor6X0ZZUWn9Rds9O1dko9PS7HVxCBlnAX/7sLHednG/h7Jl4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RLWMIAAADcAAAADwAAAAAAAAAAAAAA&#10;AAChAgAAZHJzL2Rvd25yZXYueG1sUEsFBgAAAAAEAAQA+QAAAJADAAAAAA==&#10;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91" o:spid="_x0000_s2095" type="#_x0000_t202" style="position:absolute;left:504;top:14627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ERMAA&#10;AADcAAAADwAAAGRycy9kb3ducmV2LnhtbERP24rCMBB9X/Afwgj7tqZu1yLVKFKQ9Unw8gFDMzbF&#10;ZlKbrK1/bxYE3+ZwrrNcD7YRd+p87VjBdJKAIC6drrlScD5tv+YgfEDW2DgmBQ/ysF6NPpaYa9fz&#10;ge7HUIkYwj5HBSaENpfSl4Ys+olriSN3cZ3FEGFXSd1hH8NtI7+TJJMWa44NBlsqDJXX459VsH9I&#10;06d2di6LIttn6W2L199Gqc/xsFmACDSEt/jl3uk4/yeF/2fiB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pMERMAAAADcAAAADwAAAAAAAAAAAAAAAACYAgAAZHJzL2Rvd25y&#10;ZXYueG1sUEsFBgAAAAAEAAQA9QAAAIUDAAAAAA==&#10;" filled="f" stroked="f">
              <v:textbox style="layout-flow:vertical;mso-layout-flow-alt:bottom-to-top" inset="0,0,0,0">
                <w:txbxContent>
                  <w:p w:rsidR="00ED27D5" w:rsidRDefault="00ED27D5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подл.</w:t>
                    </w:r>
                  </w:p>
                </w:txbxContent>
              </v:textbox>
            </v:shape>
            <v:shape id="Text Box 592" o:spid="_x0000_s2096" type="#_x0000_t202" style="position:absolute;left:504;top:1296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qcMMEA&#10;AADcAAAADwAAAGRycy9kb3ducmV2LnhtbERPzWrCQBC+F3yHZQre6qZNGkrqKiUgego09QGG7DQb&#10;zM7G7Gri27tCobf5+H5nvZ1tL640+s6xgtdVAoK4cbrjVsHxZ/fyAcIHZI29Y1JwIw/bzeJpjYV2&#10;E3/TtQ6tiCHsC1RgQhgKKX1jyKJfuYE4cr9utBgiHFupR5xiuO3lW5Lk0mLHscHgQKWh5lRfrILq&#10;Js2U2vdjU5Z5lafnHZ72vVLL5/nrE0SgOfyL/9wHHednGTyeiR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6nDD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ED27D5" w:rsidRDefault="00ED27D5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  <v:shape id="Text Box 593" o:spid="_x0000_s2097" type="#_x0000_t202" style="position:absolute;left:504;top:11254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5q8EA&#10;AADcAAAADwAAAGRycy9kb3ducmV2LnhtbERPzWrCQBC+F3yHZQre6qa1CSV1lRIQPQWa+gBDdpoN&#10;ZmdjdjXJ27tCobf5+H5ns5tsJ240+NaxgtdVAoK4drrlRsHpZ//yAcIHZI2dY1Iwk4fddvG0wVy7&#10;kb/pVoVGxBD2OSowIfS5lL42ZNGvXE8cuV83WAwRDo3UA44x3HbyLUkyabHl2GCwp8JQfa6uVkE5&#10;SzOubXqqiyIrs/Vlj+dDp9Tyefr6BBFoCv/iP/dRx/nvKTyeiRfI7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2Oav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ED27D5" w:rsidRDefault="00ED27D5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Взам. инв. №</w:t>
                    </w:r>
                  </w:p>
                </w:txbxContent>
              </v:textbox>
            </v:shape>
            <v:shape id="Text Box 594" o:spid="_x0000_s2098" type="#_x0000_t202" style="position:absolute;left:504;top:983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Sn3MEA&#10;AADcAAAADwAAAGRycy9kb3ducmV2LnhtbERPS2rDMBDdF3IHMYHuGrl1I4IbJQRDaFeBfA4wWBPL&#10;xBo5lmo7t68Khe7m8b6z3k6uFQP1ofGs4XWRgSCuvGm41nA5719WIEJENth6Jg0PCrDdzJ7WWBg/&#10;8pGGU6xFCuFQoAYbY1dIGSpLDsPCd8SJu/reYUywr6XpcUzhrpVvWaakw4ZTg8WOSkvV7fTtNBwe&#10;0o65W16qslQHld/3ePtstX6eT7sPEJGm+C/+c3+ZNP9dwe8z6QK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kp9zBAAAA3AAAAA8AAAAAAAAAAAAAAAAAmAIAAGRycy9kb3du&#10;cmV2LnhtbFBLBQYAAAAABAAEAPUAAACGAwAAAAA=&#10;" filled="f" stroked="f">
              <v:textbox style="layout-flow:vertical;mso-layout-flow-alt:bottom-to-top" inset="0,0,0,0">
                <w:txbxContent>
                  <w:p w:rsidR="00ED27D5" w:rsidRDefault="00ED27D5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Инв. №  дубл.</w:t>
                    </w:r>
                  </w:p>
                </w:txbxContent>
              </v:textbox>
            </v:shape>
            <v:shape id="Text Box 595" o:spid="_x0000_s2099" type="#_x0000_t202" style="position:absolute;left:504;top:8119;width:285;height:1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gCR8IA&#10;AADcAAAADwAAAGRycy9kb3ducmV2LnhtbERPS2rDMBDdF3IHMYHsGrl16xY3igmGkKwMTXOAwZpa&#10;JtbIsdTYvn1UKHQ3j/edTTHZTtxo8K1jBU/rBARx7XTLjYLz1/7xHYQPyBo7x6RgJg/FdvGwwVy7&#10;kT/pdgqNiCHsc1RgQuhzKX1tyKJfu544ct9usBgiHBqpBxxjuO3kc5Jk0mLLscFgT6Wh+nL6sQqq&#10;WZoxta/nuiyzKkuve7wcOqVWy2n3ASLQFP7Ff+6jjvNf3uD3mXiB3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qAJHwgAAANwAAAAPAAAAAAAAAAAAAAAAAJgCAABkcnMvZG93&#10;bnJldi54bWxQSwUGAAAAAAQABAD1AAAAhwMAAAAA&#10;" filled="f" stroked="f">
              <v:textbox style="layout-flow:vertical;mso-layout-flow-alt:bottom-to-top" inset="0,0,0,0">
                <w:txbxContent>
                  <w:p w:rsidR="00ED27D5" w:rsidRDefault="00ED27D5" w:rsidP="00C522E3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Подп.  и  дата</w:t>
                    </w:r>
                  </w:p>
                </w:txbxContent>
              </v:textbox>
            </v:shape>
          </v:group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7D5" w:rsidRPr="003D0553" w:rsidRDefault="00ED27D5">
    <w:pPr>
      <w:pStyle w:val="Header"/>
      <w:ind w:left="-540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240"/>
    <w:multiLevelType w:val="hybridMultilevel"/>
    <w:tmpl w:val="86107DAA"/>
    <w:lvl w:ilvl="0" w:tplc="806C3522">
      <w:start w:val="1"/>
      <w:numFmt w:val="decimal"/>
      <w:lvlText w:val="%1"/>
      <w:lvlJc w:val="left"/>
      <w:pPr>
        <w:tabs>
          <w:tab w:val="num" w:pos="1343"/>
        </w:tabs>
        <w:ind w:left="1343" w:hanging="492"/>
      </w:pPr>
      <w:rPr>
        <w:rFonts w:cs="Times New Roman" w:hint="default"/>
      </w:rPr>
    </w:lvl>
    <w:lvl w:ilvl="1" w:tplc="AE0C8D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058EB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D430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E308C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CE0EA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2DC7D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734E2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6387D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5C458BD"/>
    <w:multiLevelType w:val="hybridMultilevel"/>
    <w:tmpl w:val="ACCEDD94"/>
    <w:lvl w:ilvl="0" w:tplc="FFFFFFFF">
      <w:start w:val="2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>
    <w:nsid w:val="05EB25FE"/>
    <w:multiLevelType w:val="hybridMultilevel"/>
    <w:tmpl w:val="B65EDDBA"/>
    <w:lvl w:ilvl="0" w:tplc="E3ACD602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10E31296"/>
    <w:multiLevelType w:val="multilevel"/>
    <w:tmpl w:val="7AA0EE94"/>
    <w:lvl w:ilvl="0">
      <w:start w:val="4"/>
      <w:numFmt w:val="decimal"/>
      <w:lvlText w:val="%1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77"/>
        </w:tabs>
        <w:ind w:left="977" w:hanging="552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4">
    <w:nsid w:val="159A61CC"/>
    <w:multiLevelType w:val="singleLevel"/>
    <w:tmpl w:val="43DA97AA"/>
    <w:lvl w:ilvl="0">
      <w:start w:val="2"/>
      <w:numFmt w:val="bullet"/>
      <w:lvlText w:val="-"/>
      <w:lvlJc w:val="left"/>
      <w:pPr>
        <w:tabs>
          <w:tab w:val="num" w:pos="1189"/>
        </w:tabs>
        <w:ind w:left="1189" w:hanging="405"/>
      </w:pPr>
      <w:rPr>
        <w:rFonts w:hint="default"/>
      </w:rPr>
    </w:lvl>
  </w:abstractNum>
  <w:abstractNum w:abstractNumId="5">
    <w:nsid w:val="1989643C"/>
    <w:multiLevelType w:val="hybridMultilevel"/>
    <w:tmpl w:val="0EC4B950"/>
    <w:lvl w:ilvl="0" w:tplc="66C87BB4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6">
    <w:nsid w:val="2E896706"/>
    <w:multiLevelType w:val="hybridMultilevel"/>
    <w:tmpl w:val="167AC102"/>
    <w:lvl w:ilvl="0" w:tplc="04190001">
      <w:start w:val="13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C62E3A"/>
    <w:multiLevelType w:val="hybridMultilevel"/>
    <w:tmpl w:val="61AED404"/>
    <w:lvl w:ilvl="0" w:tplc="04190001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8">
    <w:nsid w:val="32286143"/>
    <w:multiLevelType w:val="hybridMultilevel"/>
    <w:tmpl w:val="F11E8FF8"/>
    <w:lvl w:ilvl="0" w:tplc="9664E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A57283"/>
    <w:multiLevelType w:val="multilevel"/>
    <w:tmpl w:val="64A0E8EC"/>
    <w:lvl w:ilvl="0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0">
    <w:nsid w:val="39D85F3D"/>
    <w:multiLevelType w:val="multilevel"/>
    <w:tmpl w:val="DAF6C6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15"/>
        </w:tabs>
        <w:ind w:left="715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190"/>
        </w:tabs>
        <w:ind w:left="119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20"/>
        </w:tabs>
        <w:ind w:left="20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55"/>
        </w:tabs>
        <w:ind w:left="225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0"/>
        </w:tabs>
        <w:ind w:left="285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85"/>
        </w:tabs>
        <w:ind w:left="308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0"/>
        </w:tabs>
        <w:ind w:left="3680" w:hanging="1800"/>
      </w:pPr>
      <w:rPr>
        <w:rFonts w:cs="Times New Roman" w:hint="default"/>
      </w:rPr>
    </w:lvl>
  </w:abstractNum>
  <w:abstractNum w:abstractNumId="11">
    <w:nsid w:val="3B3E7AE0"/>
    <w:multiLevelType w:val="multilevel"/>
    <w:tmpl w:val="8D5C8D22"/>
    <w:lvl w:ilvl="0">
      <w:start w:val="4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56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cs="Times New Roman" w:hint="default"/>
      </w:rPr>
    </w:lvl>
  </w:abstractNum>
  <w:abstractNum w:abstractNumId="12">
    <w:nsid w:val="3D3B3DEA"/>
    <w:multiLevelType w:val="multilevel"/>
    <w:tmpl w:val="E5382A3C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00"/>
        </w:tabs>
        <w:ind w:left="1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40"/>
        </w:tabs>
        <w:ind w:left="2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80"/>
        </w:tabs>
        <w:ind w:left="3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20"/>
        </w:tabs>
        <w:ind w:left="4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320"/>
        </w:tabs>
        <w:ind w:left="5320" w:hanging="1800"/>
      </w:pPr>
      <w:rPr>
        <w:rFonts w:cs="Times New Roman" w:hint="default"/>
      </w:rPr>
    </w:lvl>
  </w:abstractNum>
  <w:abstractNum w:abstractNumId="13">
    <w:nsid w:val="47AF55ED"/>
    <w:multiLevelType w:val="multilevel"/>
    <w:tmpl w:val="A37A14A0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80"/>
        </w:tabs>
        <w:ind w:left="980" w:hanging="55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cs="Times New Roman" w:hint="default"/>
      </w:rPr>
    </w:lvl>
  </w:abstractNum>
  <w:abstractNum w:abstractNumId="14">
    <w:nsid w:val="495346F0"/>
    <w:multiLevelType w:val="singleLevel"/>
    <w:tmpl w:val="4BE024CE"/>
    <w:lvl w:ilvl="0">
      <w:numFmt w:val="bullet"/>
      <w:lvlText w:val="-"/>
      <w:lvlJc w:val="left"/>
      <w:pPr>
        <w:tabs>
          <w:tab w:val="num" w:pos="462"/>
        </w:tabs>
        <w:ind w:left="462" w:hanging="360"/>
      </w:pPr>
      <w:rPr>
        <w:rFonts w:ascii="Times New Roman" w:hAnsi="Times New Roman" w:hint="default"/>
      </w:rPr>
    </w:lvl>
  </w:abstractNum>
  <w:abstractNum w:abstractNumId="15">
    <w:nsid w:val="4A090782"/>
    <w:multiLevelType w:val="hybridMultilevel"/>
    <w:tmpl w:val="881AAEEA"/>
    <w:lvl w:ilvl="0" w:tplc="BDB0BF2C">
      <w:start w:val="1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16">
    <w:nsid w:val="50DC52F0"/>
    <w:multiLevelType w:val="multilevel"/>
    <w:tmpl w:val="435EDA3C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>
    <w:nsid w:val="51044E8F"/>
    <w:multiLevelType w:val="hybridMultilevel"/>
    <w:tmpl w:val="3CA8693A"/>
    <w:lvl w:ilvl="0" w:tplc="FED4AAF6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77644D"/>
    <w:multiLevelType w:val="hybridMultilevel"/>
    <w:tmpl w:val="A906F3D0"/>
    <w:lvl w:ilvl="0" w:tplc="504279D6">
      <w:start w:val="2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9">
    <w:nsid w:val="54C24F11"/>
    <w:multiLevelType w:val="hybridMultilevel"/>
    <w:tmpl w:val="0E6E08A8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0">
    <w:nsid w:val="554E6A39"/>
    <w:multiLevelType w:val="hybridMultilevel"/>
    <w:tmpl w:val="58D66B48"/>
    <w:lvl w:ilvl="0" w:tplc="61DCAF2A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1">
    <w:nsid w:val="557D627A"/>
    <w:multiLevelType w:val="hybridMultilevel"/>
    <w:tmpl w:val="435EDA3C"/>
    <w:lvl w:ilvl="0" w:tplc="FFFFFFFF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>
    <w:nsid w:val="563E4E60"/>
    <w:multiLevelType w:val="hybridMultilevel"/>
    <w:tmpl w:val="19728E72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59471D"/>
    <w:multiLevelType w:val="hybridMultilevel"/>
    <w:tmpl w:val="6F5EE068"/>
    <w:lvl w:ilvl="0" w:tplc="41B87DE0">
      <w:start w:val="22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D9E3B81"/>
    <w:multiLevelType w:val="multilevel"/>
    <w:tmpl w:val="FEDCE3F8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5E5945F0"/>
    <w:multiLevelType w:val="hybridMultilevel"/>
    <w:tmpl w:val="921E2868"/>
    <w:lvl w:ilvl="0" w:tplc="0D1C28EC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0CA5DE5"/>
    <w:multiLevelType w:val="hybridMultilevel"/>
    <w:tmpl w:val="AD2E46AE"/>
    <w:lvl w:ilvl="0" w:tplc="365A6282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7">
    <w:nsid w:val="61387740"/>
    <w:multiLevelType w:val="multilevel"/>
    <w:tmpl w:val="435EDA3C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8">
    <w:nsid w:val="61CB003C"/>
    <w:multiLevelType w:val="multilevel"/>
    <w:tmpl w:val="40567AA2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25"/>
        </w:tabs>
        <w:ind w:left="1025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cs="Times New Roman" w:hint="default"/>
      </w:rPr>
    </w:lvl>
  </w:abstractNum>
  <w:abstractNum w:abstractNumId="29">
    <w:nsid w:val="65257D50"/>
    <w:multiLevelType w:val="hybridMultilevel"/>
    <w:tmpl w:val="64A0E8EC"/>
    <w:lvl w:ilvl="0" w:tplc="85581460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0">
    <w:nsid w:val="656948DC"/>
    <w:multiLevelType w:val="multilevel"/>
    <w:tmpl w:val="D6E49F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cs="Times New Roman" w:hint="default"/>
      </w:rPr>
    </w:lvl>
  </w:abstractNum>
  <w:abstractNum w:abstractNumId="31">
    <w:nsid w:val="67A45123"/>
    <w:multiLevelType w:val="hybridMultilevel"/>
    <w:tmpl w:val="1A1AC9CC"/>
    <w:lvl w:ilvl="0" w:tplc="C06690D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2">
    <w:nsid w:val="730D7ECA"/>
    <w:multiLevelType w:val="multilevel"/>
    <w:tmpl w:val="61AED404"/>
    <w:lvl w:ilvl="0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33">
    <w:nsid w:val="74B515E6"/>
    <w:multiLevelType w:val="hybridMultilevel"/>
    <w:tmpl w:val="92CADB34"/>
    <w:lvl w:ilvl="0" w:tplc="B71EA674">
      <w:start w:val="3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E812AE20">
      <w:start w:val="6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4">
    <w:nsid w:val="7E084674"/>
    <w:multiLevelType w:val="hybridMultilevel"/>
    <w:tmpl w:val="20C0A836"/>
    <w:lvl w:ilvl="0" w:tplc="B23E697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CE0090"/>
    <w:multiLevelType w:val="multilevel"/>
    <w:tmpl w:val="801059F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num w:numId="1">
    <w:abstractNumId w:val="21"/>
  </w:num>
  <w:num w:numId="2">
    <w:abstractNumId w:val="19"/>
  </w:num>
  <w:num w:numId="3">
    <w:abstractNumId w:val="28"/>
  </w:num>
  <w:num w:numId="4">
    <w:abstractNumId w:val="35"/>
  </w:num>
  <w:num w:numId="5">
    <w:abstractNumId w:val="0"/>
  </w:num>
  <w:num w:numId="6">
    <w:abstractNumId w:val="4"/>
  </w:num>
  <w:num w:numId="7">
    <w:abstractNumId w:val="11"/>
  </w:num>
  <w:num w:numId="8">
    <w:abstractNumId w:val="3"/>
  </w:num>
  <w:num w:numId="9">
    <w:abstractNumId w:val="33"/>
  </w:num>
  <w:num w:numId="10">
    <w:abstractNumId w:val="13"/>
  </w:num>
  <w:num w:numId="11">
    <w:abstractNumId w:val="17"/>
  </w:num>
  <w:num w:numId="12">
    <w:abstractNumId w:val="16"/>
  </w:num>
  <w:num w:numId="13">
    <w:abstractNumId w:val="27"/>
  </w:num>
  <w:num w:numId="14">
    <w:abstractNumId w:val="1"/>
  </w:num>
  <w:num w:numId="15">
    <w:abstractNumId w:val="10"/>
  </w:num>
  <w:num w:numId="16">
    <w:abstractNumId w:val="7"/>
  </w:num>
  <w:num w:numId="17">
    <w:abstractNumId w:val="32"/>
  </w:num>
  <w:num w:numId="18">
    <w:abstractNumId w:val="29"/>
  </w:num>
  <w:num w:numId="19">
    <w:abstractNumId w:val="9"/>
  </w:num>
  <w:num w:numId="20">
    <w:abstractNumId w:val="15"/>
  </w:num>
  <w:num w:numId="21">
    <w:abstractNumId w:val="8"/>
  </w:num>
  <w:num w:numId="22">
    <w:abstractNumId w:val="14"/>
  </w:num>
  <w:num w:numId="23">
    <w:abstractNumId w:val="24"/>
  </w:num>
  <w:num w:numId="24">
    <w:abstractNumId w:val="34"/>
  </w:num>
  <w:num w:numId="25">
    <w:abstractNumId w:val="12"/>
  </w:num>
  <w:num w:numId="26">
    <w:abstractNumId w:val="30"/>
  </w:num>
  <w:num w:numId="27">
    <w:abstractNumId w:val="26"/>
  </w:num>
  <w:num w:numId="28">
    <w:abstractNumId w:val="25"/>
  </w:num>
  <w:num w:numId="29">
    <w:abstractNumId w:val="22"/>
  </w:num>
  <w:num w:numId="30">
    <w:abstractNumId w:val="31"/>
  </w:num>
  <w:num w:numId="31">
    <w:abstractNumId w:val="2"/>
  </w:num>
  <w:num w:numId="32">
    <w:abstractNumId w:val="18"/>
  </w:num>
  <w:num w:numId="33">
    <w:abstractNumId w:val="5"/>
  </w:num>
  <w:num w:numId="34">
    <w:abstractNumId w:val="23"/>
  </w:num>
  <w:num w:numId="35">
    <w:abstractNumId w:val="20"/>
  </w:num>
  <w:num w:numId="3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trackRevisions/>
  <w:defaultTabStop w:val="708"/>
  <w:autoHyphenation/>
  <w:hyphenationZone w:val="357"/>
  <w:drawingGridHorizontalSpacing w:val="120"/>
  <w:drawingGridVerticalSpacing w:val="28"/>
  <w:displayHorizontalDrawingGridEvery w:val="2"/>
  <w:noPunctuationKerning/>
  <w:characterSpacingControl w:val="doNotCompress"/>
  <w:hdrShapeDefaults>
    <o:shapedefaults v:ext="edit" spidmax="210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031A"/>
    <w:rsid w:val="00002164"/>
    <w:rsid w:val="00002D41"/>
    <w:rsid w:val="0000514B"/>
    <w:rsid w:val="0000607A"/>
    <w:rsid w:val="00006183"/>
    <w:rsid w:val="000067D7"/>
    <w:rsid w:val="000076D2"/>
    <w:rsid w:val="00010C76"/>
    <w:rsid w:val="00011757"/>
    <w:rsid w:val="000128A0"/>
    <w:rsid w:val="0001604F"/>
    <w:rsid w:val="00016665"/>
    <w:rsid w:val="00020AE0"/>
    <w:rsid w:val="00026BE0"/>
    <w:rsid w:val="00026F91"/>
    <w:rsid w:val="00027441"/>
    <w:rsid w:val="000311E7"/>
    <w:rsid w:val="000328E4"/>
    <w:rsid w:val="00032A86"/>
    <w:rsid w:val="00033319"/>
    <w:rsid w:val="00035DDA"/>
    <w:rsid w:val="00035EB4"/>
    <w:rsid w:val="000360F0"/>
    <w:rsid w:val="00036461"/>
    <w:rsid w:val="000377D8"/>
    <w:rsid w:val="00040CA8"/>
    <w:rsid w:val="00043EC2"/>
    <w:rsid w:val="00044954"/>
    <w:rsid w:val="00045313"/>
    <w:rsid w:val="0004609B"/>
    <w:rsid w:val="00050C18"/>
    <w:rsid w:val="00051D6F"/>
    <w:rsid w:val="00052C9C"/>
    <w:rsid w:val="00054450"/>
    <w:rsid w:val="00055CFF"/>
    <w:rsid w:val="00057FA0"/>
    <w:rsid w:val="000602ED"/>
    <w:rsid w:val="00063FAB"/>
    <w:rsid w:val="00066EB6"/>
    <w:rsid w:val="00071564"/>
    <w:rsid w:val="0007221B"/>
    <w:rsid w:val="0007361B"/>
    <w:rsid w:val="00073954"/>
    <w:rsid w:val="00074270"/>
    <w:rsid w:val="00074C98"/>
    <w:rsid w:val="000759B6"/>
    <w:rsid w:val="00081945"/>
    <w:rsid w:val="00082A95"/>
    <w:rsid w:val="000910FD"/>
    <w:rsid w:val="000929BC"/>
    <w:rsid w:val="0009737B"/>
    <w:rsid w:val="00097682"/>
    <w:rsid w:val="000A4850"/>
    <w:rsid w:val="000A542A"/>
    <w:rsid w:val="000A6311"/>
    <w:rsid w:val="000A73E2"/>
    <w:rsid w:val="000B0A41"/>
    <w:rsid w:val="000B0C96"/>
    <w:rsid w:val="000B108B"/>
    <w:rsid w:val="000B3B88"/>
    <w:rsid w:val="000B5BB7"/>
    <w:rsid w:val="000B63D0"/>
    <w:rsid w:val="000B6537"/>
    <w:rsid w:val="000B6D16"/>
    <w:rsid w:val="000C144E"/>
    <w:rsid w:val="000C151D"/>
    <w:rsid w:val="000C3FCD"/>
    <w:rsid w:val="000C6E2D"/>
    <w:rsid w:val="000D1248"/>
    <w:rsid w:val="000D1DD5"/>
    <w:rsid w:val="000D20E9"/>
    <w:rsid w:val="000D2A90"/>
    <w:rsid w:val="000D63D3"/>
    <w:rsid w:val="000E2603"/>
    <w:rsid w:val="000E2DF9"/>
    <w:rsid w:val="000E3CC1"/>
    <w:rsid w:val="000E4BFB"/>
    <w:rsid w:val="000E5407"/>
    <w:rsid w:val="000E6129"/>
    <w:rsid w:val="000E689C"/>
    <w:rsid w:val="000F2EF8"/>
    <w:rsid w:val="000F3D50"/>
    <w:rsid w:val="000F59BA"/>
    <w:rsid w:val="00101810"/>
    <w:rsid w:val="0010198D"/>
    <w:rsid w:val="0010211C"/>
    <w:rsid w:val="00102555"/>
    <w:rsid w:val="00102913"/>
    <w:rsid w:val="0010352B"/>
    <w:rsid w:val="00103F5E"/>
    <w:rsid w:val="00105453"/>
    <w:rsid w:val="001059C2"/>
    <w:rsid w:val="00105BE3"/>
    <w:rsid w:val="00106875"/>
    <w:rsid w:val="00107057"/>
    <w:rsid w:val="00110A05"/>
    <w:rsid w:val="00110C39"/>
    <w:rsid w:val="00111EF2"/>
    <w:rsid w:val="001120C1"/>
    <w:rsid w:val="00114882"/>
    <w:rsid w:val="00115166"/>
    <w:rsid w:val="00116525"/>
    <w:rsid w:val="00116AC6"/>
    <w:rsid w:val="00120721"/>
    <w:rsid w:val="001227FE"/>
    <w:rsid w:val="00122B02"/>
    <w:rsid w:val="00125330"/>
    <w:rsid w:val="00125B3B"/>
    <w:rsid w:val="00125D0A"/>
    <w:rsid w:val="00126696"/>
    <w:rsid w:val="00130498"/>
    <w:rsid w:val="001339BC"/>
    <w:rsid w:val="00134B1F"/>
    <w:rsid w:val="00136261"/>
    <w:rsid w:val="00136D54"/>
    <w:rsid w:val="001374E2"/>
    <w:rsid w:val="001406DD"/>
    <w:rsid w:val="0014260A"/>
    <w:rsid w:val="00144336"/>
    <w:rsid w:val="001462D9"/>
    <w:rsid w:val="00147E6E"/>
    <w:rsid w:val="00151300"/>
    <w:rsid w:val="001534C0"/>
    <w:rsid w:val="00155C89"/>
    <w:rsid w:val="00156D7C"/>
    <w:rsid w:val="00160983"/>
    <w:rsid w:val="0016231E"/>
    <w:rsid w:val="00166169"/>
    <w:rsid w:val="001675EC"/>
    <w:rsid w:val="001717A5"/>
    <w:rsid w:val="00171BDD"/>
    <w:rsid w:val="00173940"/>
    <w:rsid w:val="00173CB7"/>
    <w:rsid w:val="0017521F"/>
    <w:rsid w:val="00175A8F"/>
    <w:rsid w:val="00176A7F"/>
    <w:rsid w:val="0017720A"/>
    <w:rsid w:val="00182B16"/>
    <w:rsid w:val="00184206"/>
    <w:rsid w:val="00184C05"/>
    <w:rsid w:val="001864AA"/>
    <w:rsid w:val="00190226"/>
    <w:rsid w:val="00190271"/>
    <w:rsid w:val="00190399"/>
    <w:rsid w:val="001905B2"/>
    <w:rsid w:val="00190C57"/>
    <w:rsid w:val="0019369D"/>
    <w:rsid w:val="00194014"/>
    <w:rsid w:val="00194653"/>
    <w:rsid w:val="0019648F"/>
    <w:rsid w:val="001A0CB3"/>
    <w:rsid w:val="001A398A"/>
    <w:rsid w:val="001A52F1"/>
    <w:rsid w:val="001B176C"/>
    <w:rsid w:val="001B1AA2"/>
    <w:rsid w:val="001B2DC5"/>
    <w:rsid w:val="001B341D"/>
    <w:rsid w:val="001B67DB"/>
    <w:rsid w:val="001C041D"/>
    <w:rsid w:val="001C3966"/>
    <w:rsid w:val="001C5BD2"/>
    <w:rsid w:val="001C6033"/>
    <w:rsid w:val="001C65F8"/>
    <w:rsid w:val="001C6C5E"/>
    <w:rsid w:val="001C77DE"/>
    <w:rsid w:val="001D3179"/>
    <w:rsid w:val="001D36EC"/>
    <w:rsid w:val="001D6B66"/>
    <w:rsid w:val="001E113A"/>
    <w:rsid w:val="001E1CE8"/>
    <w:rsid w:val="001E2ECC"/>
    <w:rsid w:val="001E5E88"/>
    <w:rsid w:val="001F17A0"/>
    <w:rsid w:val="001F1F00"/>
    <w:rsid w:val="001F415C"/>
    <w:rsid w:val="001F4297"/>
    <w:rsid w:val="001F4AC4"/>
    <w:rsid w:val="001F510E"/>
    <w:rsid w:val="001F58F8"/>
    <w:rsid w:val="001F5C2F"/>
    <w:rsid w:val="001F7444"/>
    <w:rsid w:val="00200F90"/>
    <w:rsid w:val="0020275E"/>
    <w:rsid w:val="002038B5"/>
    <w:rsid w:val="0020592F"/>
    <w:rsid w:val="00205C20"/>
    <w:rsid w:val="002064EC"/>
    <w:rsid w:val="00207755"/>
    <w:rsid w:val="00210167"/>
    <w:rsid w:val="00210C05"/>
    <w:rsid w:val="002205B9"/>
    <w:rsid w:val="00220679"/>
    <w:rsid w:val="002219E8"/>
    <w:rsid w:val="00222901"/>
    <w:rsid w:val="002271E5"/>
    <w:rsid w:val="00227416"/>
    <w:rsid w:val="0023153A"/>
    <w:rsid w:val="00231977"/>
    <w:rsid w:val="00234B9E"/>
    <w:rsid w:val="00235857"/>
    <w:rsid w:val="00236C1B"/>
    <w:rsid w:val="00237EDB"/>
    <w:rsid w:val="00241ED1"/>
    <w:rsid w:val="00242C30"/>
    <w:rsid w:val="00244DAD"/>
    <w:rsid w:val="0025041E"/>
    <w:rsid w:val="00253FB8"/>
    <w:rsid w:val="00255C3E"/>
    <w:rsid w:val="002569DD"/>
    <w:rsid w:val="00261D1C"/>
    <w:rsid w:val="00264BF1"/>
    <w:rsid w:val="00264C26"/>
    <w:rsid w:val="00267132"/>
    <w:rsid w:val="00267AF7"/>
    <w:rsid w:val="00270FE4"/>
    <w:rsid w:val="002717DA"/>
    <w:rsid w:val="00271899"/>
    <w:rsid w:val="0027236D"/>
    <w:rsid w:val="0027260A"/>
    <w:rsid w:val="00272FB8"/>
    <w:rsid w:val="00275B70"/>
    <w:rsid w:val="0027747D"/>
    <w:rsid w:val="002774D2"/>
    <w:rsid w:val="00286FD6"/>
    <w:rsid w:val="00287330"/>
    <w:rsid w:val="0029102C"/>
    <w:rsid w:val="00291838"/>
    <w:rsid w:val="00291FED"/>
    <w:rsid w:val="0029242D"/>
    <w:rsid w:val="00295FB6"/>
    <w:rsid w:val="002A1BEF"/>
    <w:rsid w:val="002A3796"/>
    <w:rsid w:val="002A489B"/>
    <w:rsid w:val="002A54E7"/>
    <w:rsid w:val="002A6875"/>
    <w:rsid w:val="002A728F"/>
    <w:rsid w:val="002A7ED3"/>
    <w:rsid w:val="002B0511"/>
    <w:rsid w:val="002B221F"/>
    <w:rsid w:val="002B2447"/>
    <w:rsid w:val="002B3246"/>
    <w:rsid w:val="002B481B"/>
    <w:rsid w:val="002B5090"/>
    <w:rsid w:val="002B74C7"/>
    <w:rsid w:val="002B7EFF"/>
    <w:rsid w:val="002C1F17"/>
    <w:rsid w:val="002C4B00"/>
    <w:rsid w:val="002C58B7"/>
    <w:rsid w:val="002D1A93"/>
    <w:rsid w:val="002D1BB7"/>
    <w:rsid w:val="002D1DB0"/>
    <w:rsid w:val="002D3854"/>
    <w:rsid w:val="002D3BC7"/>
    <w:rsid w:val="002D3C4D"/>
    <w:rsid w:val="002D56A0"/>
    <w:rsid w:val="002D6288"/>
    <w:rsid w:val="002D737A"/>
    <w:rsid w:val="002E35EC"/>
    <w:rsid w:val="002E62BF"/>
    <w:rsid w:val="002F081C"/>
    <w:rsid w:val="002F1EAF"/>
    <w:rsid w:val="002F2CAF"/>
    <w:rsid w:val="002F4B2A"/>
    <w:rsid w:val="002F79F4"/>
    <w:rsid w:val="003002EF"/>
    <w:rsid w:val="00300B35"/>
    <w:rsid w:val="00300CB2"/>
    <w:rsid w:val="003030AD"/>
    <w:rsid w:val="00303206"/>
    <w:rsid w:val="003041DB"/>
    <w:rsid w:val="00306663"/>
    <w:rsid w:val="003122C7"/>
    <w:rsid w:val="00313286"/>
    <w:rsid w:val="0031501E"/>
    <w:rsid w:val="00315A24"/>
    <w:rsid w:val="00326328"/>
    <w:rsid w:val="00326377"/>
    <w:rsid w:val="00327088"/>
    <w:rsid w:val="00330654"/>
    <w:rsid w:val="00330A83"/>
    <w:rsid w:val="00333395"/>
    <w:rsid w:val="003350AE"/>
    <w:rsid w:val="0033512A"/>
    <w:rsid w:val="003354D7"/>
    <w:rsid w:val="00340CB6"/>
    <w:rsid w:val="00342A56"/>
    <w:rsid w:val="003440E0"/>
    <w:rsid w:val="00347858"/>
    <w:rsid w:val="00347941"/>
    <w:rsid w:val="0035212C"/>
    <w:rsid w:val="003528B9"/>
    <w:rsid w:val="00352933"/>
    <w:rsid w:val="0035306A"/>
    <w:rsid w:val="003562E9"/>
    <w:rsid w:val="00356ED4"/>
    <w:rsid w:val="0036179F"/>
    <w:rsid w:val="003650F6"/>
    <w:rsid w:val="003661A5"/>
    <w:rsid w:val="00370B6D"/>
    <w:rsid w:val="00375848"/>
    <w:rsid w:val="0037587F"/>
    <w:rsid w:val="00375998"/>
    <w:rsid w:val="00376660"/>
    <w:rsid w:val="00376A88"/>
    <w:rsid w:val="003866BE"/>
    <w:rsid w:val="00391E1C"/>
    <w:rsid w:val="003939F6"/>
    <w:rsid w:val="0039459C"/>
    <w:rsid w:val="00394E2D"/>
    <w:rsid w:val="00396915"/>
    <w:rsid w:val="00396F37"/>
    <w:rsid w:val="003979D6"/>
    <w:rsid w:val="003A013A"/>
    <w:rsid w:val="003A1094"/>
    <w:rsid w:val="003A4E25"/>
    <w:rsid w:val="003A5709"/>
    <w:rsid w:val="003A5DBB"/>
    <w:rsid w:val="003A7D23"/>
    <w:rsid w:val="003B064D"/>
    <w:rsid w:val="003B0C8D"/>
    <w:rsid w:val="003B1DC9"/>
    <w:rsid w:val="003B2BCF"/>
    <w:rsid w:val="003B3405"/>
    <w:rsid w:val="003B344D"/>
    <w:rsid w:val="003B3858"/>
    <w:rsid w:val="003B3CDF"/>
    <w:rsid w:val="003B53B9"/>
    <w:rsid w:val="003B62A4"/>
    <w:rsid w:val="003B6546"/>
    <w:rsid w:val="003B7125"/>
    <w:rsid w:val="003C1705"/>
    <w:rsid w:val="003C2E4D"/>
    <w:rsid w:val="003C7354"/>
    <w:rsid w:val="003D0553"/>
    <w:rsid w:val="003D115D"/>
    <w:rsid w:val="003D2056"/>
    <w:rsid w:val="003D25CE"/>
    <w:rsid w:val="003D5032"/>
    <w:rsid w:val="003D756A"/>
    <w:rsid w:val="003E1033"/>
    <w:rsid w:val="003E1620"/>
    <w:rsid w:val="003E18F5"/>
    <w:rsid w:val="003E26B4"/>
    <w:rsid w:val="003F0F76"/>
    <w:rsid w:val="003F26FA"/>
    <w:rsid w:val="003F287C"/>
    <w:rsid w:val="003F481D"/>
    <w:rsid w:val="003F54D8"/>
    <w:rsid w:val="00400624"/>
    <w:rsid w:val="00401077"/>
    <w:rsid w:val="004018EB"/>
    <w:rsid w:val="0040213D"/>
    <w:rsid w:val="00402A82"/>
    <w:rsid w:val="00403BBE"/>
    <w:rsid w:val="00403D78"/>
    <w:rsid w:val="004043BE"/>
    <w:rsid w:val="00405ABE"/>
    <w:rsid w:val="00405D3E"/>
    <w:rsid w:val="00407900"/>
    <w:rsid w:val="00407AA7"/>
    <w:rsid w:val="00410B35"/>
    <w:rsid w:val="0041591A"/>
    <w:rsid w:val="00415BFD"/>
    <w:rsid w:val="00415E4B"/>
    <w:rsid w:val="004178B3"/>
    <w:rsid w:val="00417B6F"/>
    <w:rsid w:val="00422E2D"/>
    <w:rsid w:val="0042496B"/>
    <w:rsid w:val="00425227"/>
    <w:rsid w:val="0042759E"/>
    <w:rsid w:val="0042798C"/>
    <w:rsid w:val="004314A4"/>
    <w:rsid w:val="00431B85"/>
    <w:rsid w:val="00431EE0"/>
    <w:rsid w:val="00432B49"/>
    <w:rsid w:val="00433ED9"/>
    <w:rsid w:val="00435D2D"/>
    <w:rsid w:val="0043638D"/>
    <w:rsid w:val="00436456"/>
    <w:rsid w:val="004373DE"/>
    <w:rsid w:val="0044120C"/>
    <w:rsid w:val="00443EDE"/>
    <w:rsid w:val="004444FE"/>
    <w:rsid w:val="00446208"/>
    <w:rsid w:val="00446E1C"/>
    <w:rsid w:val="004478D6"/>
    <w:rsid w:val="004516BB"/>
    <w:rsid w:val="004551D1"/>
    <w:rsid w:val="00455672"/>
    <w:rsid w:val="00455FDE"/>
    <w:rsid w:val="00457404"/>
    <w:rsid w:val="00457AF1"/>
    <w:rsid w:val="00457B47"/>
    <w:rsid w:val="00460B9E"/>
    <w:rsid w:val="00460D07"/>
    <w:rsid w:val="004644B0"/>
    <w:rsid w:val="00467225"/>
    <w:rsid w:val="00467234"/>
    <w:rsid w:val="004750E7"/>
    <w:rsid w:val="00476946"/>
    <w:rsid w:val="00477182"/>
    <w:rsid w:val="004817AF"/>
    <w:rsid w:val="0048231E"/>
    <w:rsid w:val="00482575"/>
    <w:rsid w:val="00482C1D"/>
    <w:rsid w:val="0048492C"/>
    <w:rsid w:val="00484EB7"/>
    <w:rsid w:val="00485B6B"/>
    <w:rsid w:val="00486ED3"/>
    <w:rsid w:val="00487785"/>
    <w:rsid w:val="00492A11"/>
    <w:rsid w:val="00492F61"/>
    <w:rsid w:val="00496A9B"/>
    <w:rsid w:val="004A1310"/>
    <w:rsid w:val="004A16EF"/>
    <w:rsid w:val="004A2005"/>
    <w:rsid w:val="004A3F5F"/>
    <w:rsid w:val="004A6751"/>
    <w:rsid w:val="004A70D9"/>
    <w:rsid w:val="004B0165"/>
    <w:rsid w:val="004B0AF4"/>
    <w:rsid w:val="004B0D2A"/>
    <w:rsid w:val="004B11FA"/>
    <w:rsid w:val="004B17C9"/>
    <w:rsid w:val="004B27D8"/>
    <w:rsid w:val="004B3591"/>
    <w:rsid w:val="004B4504"/>
    <w:rsid w:val="004B6663"/>
    <w:rsid w:val="004B761A"/>
    <w:rsid w:val="004C08C4"/>
    <w:rsid w:val="004C1B85"/>
    <w:rsid w:val="004C3DB2"/>
    <w:rsid w:val="004C7389"/>
    <w:rsid w:val="004D03A2"/>
    <w:rsid w:val="004D1CD3"/>
    <w:rsid w:val="004D286C"/>
    <w:rsid w:val="004E0FB1"/>
    <w:rsid w:val="004E1BA4"/>
    <w:rsid w:val="004E4788"/>
    <w:rsid w:val="004E512F"/>
    <w:rsid w:val="004E5CB2"/>
    <w:rsid w:val="004E6480"/>
    <w:rsid w:val="004F07E2"/>
    <w:rsid w:val="004F094D"/>
    <w:rsid w:val="004F4B89"/>
    <w:rsid w:val="004F7E91"/>
    <w:rsid w:val="00501629"/>
    <w:rsid w:val="005021C3"/>
    <w:rsid w:val="00502E6D"/>
    <w:rsid w:val="00503319"/>
    <w:rsid w:val="00503D82"/>
    <w:rsid w:val="00506228"/>
    <w:rsid w:val="00506BA1"/>
    <w:rsid w:val="0050715F"/>
    <w:rsid w:val="0050760D"/>
    <w:rsid w:val="005103D9"/>
    <w:rsid w:val="005117FA"/>
    <w:rsid w:val="00523CB3"/>
    <w:rsid w:val="00524157"/>
    <w:rsid w:val="00531089"/>
    <w:rsid w:val="00531408"/>
    <w:rsid w:val="00532BF3"/>
    <w:rsid w:val="00532C0C"/>
    <w:rsid w:val="00534198"/>
    <w:rsid w:val="00534284"/>
    <w:rsid w:val="00534381"/>
    <w:rsid w:val="00534C02"/>
    <w:rsid w:val="0053551F"/>
    <w:rsid w:val="0054031A"/>
    <w:rsid w:val="00541606"/>
    <w:rsid w:val="00541625"/>
    <w:rsid w:val="00542A52"/>
    <w:rsid w:val="0054311D"/>
    <w:rsid w:val="005432A3"/>
    <w:rsid w:val="00543FF5"/>
    <w:rsid w:val="00544632"/>
    <w:rsid w:val="00544B96"/>
    <w:rsid w:val="005463BB"/>
    <w:rsid w:val="005501C9"/>
    <w:rsid w:val="00550936"/>
    <w:rsid w:val="0055094F"/>
    <w:rsid w:val="00553D57"/>
    <w:rsid w:val="0055508B"/>
    <w:rsid w:val="00555E64"/>
    <w:rsid w:val="00556078"/>
    <w:rsid w:val="00557232"/>
    <w:rsid w:val="00560F73"/>
    <w:rsid w:val="0056187B"/>
    <w:rsid w:val="00562910"/>
    <w:rsid w:val="005700E6"/>
    <w:rsid w:val="00570344"/>
    <w:rsid w:val="00570CFB"/>
    <w:rsid w:val="00571FDE"/>
    <w:rsid w:val="00573FCB"/>
    <w:rsid w:val="00574118"/>
    <w:rsid w:val="005742A0"/>
    <w:rsid w:val="00575E22"/>
    <w:rsid w:val="005766C4"/>
    <w:rsid w:val="00580290"/>
    <w:rsid w:val="0058090F"/>
    <w:rsid w:val="00581354"/>
    <w:rsid w:val="005813AE"/>
    <w:rsid w:val="00582AD4"/>
    <w:rsid w:val="00583A0C"/>
    <w:rsid w:val="00583BCC"/>
    <w:rsid w:val="0058465F"/>
    <w:rsid w:val="00584FFC"/>
    <w:rsid w:val="00586ABB"/>
    <w:rsid w:val="005874B0"/>
    <w:rsid w:val="00591748"/>
    <w:rsid w:val="005932E0"/>
    <w:rsid w:val="005935AB"/>
    <w:rsid w:val="00594F2B"/>
    <w:rsid w:val="005A0C2F"/>
    <w:rsid w:val="005A0E8E"/>
    <w:rsid w:val="005A18E7"/>
    <w:rsid w:val="005A2B87"/>
    <w:rsid w:val="005A3BF7"/>
    <w:rsid w:val="005A45A4"/>
    <w:rsid w:val="005A50D0"/>
    <w:rsid w:val="005A554A"/>
    <w:rsid w:val="005A649F"/>
    <w:rsid w:val="005A76CC"/>
    <w:rsid w:val="005B000F"/>
    <w:rsid w:val="005B08B7"/>
    <w:rsid w:val="005B3738"/>
    <w:rsid w:val="005B44F9"/>
    <w:rsid w:val="005B49FD"/>
    <w:rsid w:val="005C065C"/>
    <w:rsid w:val="005C1827"/>
    <w:rsid w:val="005C3154"/>
    <w:rsid w:val="005C36C3"/>
    <w:rsid w:val="005C48CB"/>
    <w:rsid w:val="005C49DF"/>
    <w:rsid w:val="005C7F37"/>
    <w:rsid w:val="005D00AA"/>
    <w:rsid w:val="005D0491"/>
    <w:rsid w:val="005D082E"/>
    <w:rsid w:val="005D6C24"/>
    <w:rsid w:val="005D6D93"/>
    <w:rsid w:val="005D7996"/>
    <w:rsid w:val="005E0957"/>
    <w:rsid w:val="005E4170"/>
    <w:rsid w:val="005E5D64"/>
    <w:rsid w:val="005E6E46"/>
    <w:rsid w:val="005E7A79"/>
    <w:rsid w:val="005F0B82"/>
    <w:rsid w:val="005F41DF"/>
    <w:rsid w:val="005F7664"/>
    <w:rsid w:val="00600A18"/>
    <w:rsid w:val="00602B91"/>
    <w:rsid w:val="006037DA"/>
    <w:rsid w:val="00604780"/>
    <w:rsid w:val="00607883"/>
    <w:rsid w:val="006101DA"/>
    <w:rsid w:val="00611048"/>
    <w:rsid w:val="006123A1"/>
    <w:rsid w:val="006133A5"/>
    <w:rsid w:val="006139C4"/>
    <w:rsid w:val="00617997"/>
    <w:rsid w:val="0062072C"/>
    <w:rsid w:val="0062150E"/>
    <w:rsid w:val="006238A1"/>
    <w:rsid w:val="0062392F"/>
    <w:rsid w:val="00626F32"/>
    <w:rsid w:val="00630190"/>
    <w:rsid w:val="006328A5"/>
    <w:rsid w:val="006332CD"/>
    <w:rsid w:val="006346D3"/>
    <w:rsid w:val="00636541"/>
    <w:rsid w:val="00636CB8"/>
    <w:rsid w:val="00637DBE"/>
    <w:rsid w:val="00640A64"/>
    <w:rsid w:val="00647C82"/>
    <w:rsid w:val="006531BB"/>
    <w:rsid w:val="0065716E"/>
    <w:rsid w:val="00661A72"/>
    <w:rsid w:val="00662AB1"/>
    <w:rsid w:val="00663E6F"/>
    <w:rsid w:val="006640D2"/>
    <w:rsid w:val="00664D8C"/>
    <w:rsid w:val="006674BE"/>
    <w:rsid w:val="006704E3"/>
    <w:rsid w:val="0067229E"/>
    <w:rsid w:val="006738C9"/>
    <w:rsid w:val="00676B43"/>
    <w:rsid w:val="00681F11"/>
    <w:rsid w:val="00684CB6"/>
    <w:rsid w:val="0068694E"/>
    <w:rsid w:val="00686AB6"/>
    <w:rsid w:val="00686D9E"/>
    <w:rsid w:val="0069081E"/>
    <w:rsid w:val="0069189E"/>
    <w:rsid w:val="00692327"/>
    <w:rsid w:val="00695C23"/>
    <w:rsid w:val="006969FF"/>
    <w:rsid w:val="006A0DC1"/>
    <w:rsid w:val="006A1DD5"/>
    <w:rsid w:val="006A4928"/>
    <w:rsid w:val="006A5583"/>
    <w:rsid w:val="006A7084"/>
    <w:rsid w:val="006A78EC"/>
    <w:rsid w:val="006B2823"/>
    <w:rsid w:val="006B54B7"/>
    <w:rsid w:val="006B6F76"/>
    <w:rsid w:val="006C20D5"/>
    <w:rsid w:val="006C3C0D"/>
    <w:rsid w:val="006C405D"/>
    <w:rsid w:val="006C4754"/>
    <w:rsid w:val="006C4AD8"/>
    <w:rsid w:val="006D26CB"/>
    <w:rsid w:val="006D3243"/>
    <w:rsid w:val="006D5757"/>
    <w:rsid w:val="006D7F9D"/>
    <w:rsid w:val="006E1EA2"/>
    <w:rsid w:val="006E24B3"/>
    <w:rsid w:val="006E24F6"/>
    <w:rsid w:val="006E2AE2"/>
    <w:rsid w:val="006E4DC2"/>
    <w:rsid w:val="006E7E38"/>
    <w:rsid w:val="006F0454"/>
    <w:rsid w:val="006F11E2"/>
    <w:rsid w:val="006F1D12"/>
    <w:rsid w:val="006F267B"/>
    <w:rsid w:val="006F2928"/>
    <w:rsid w:val="006F3C21"/>
    <w:rsid w:val="006F4FDC"/>
    <w:rsid w:val="006F54BF"/>
    <w:rsid w:val="006F66EE"/>
    <w:rsid w:val="006F7FC9"/>
    <w:rsid w:val="00700744"/>
    <w:rsid w:val="00700B11"/>
    <w:rsid w:val="00700CC6"/>
    <w:rsid w:val="00701624"/>
    <w:rsid w:val="0070297C"/>
    <w:rsid w:val="007051E7"/>
    <w:rsid w:val="0070574B"/>
    <w:rsid w:val="00705EA7"/>
    <w:rsid w:val="00706E21"/>
    <w:rsid w:val="00712583"/>
    <w:rsid w:val="00713197"/>
    <w:rsid w:val="00714E03"/>
    <w:rsid w:val="00715CA0"/>
    <w:rsid w:val="00716991"/>
    <w:rsid w:val="007214F8"/>
    <w:rsid w:val="00721716"/>
    <w:rsid w:val="00722074"/>
    <w:rsid w:val="00722E83"/>
    <w:rsid w:val="007239B2"/>
    <w:rsid w:val="007245F7"/>
    <w:rsid w:val="00725A54"/>
    <w:rsid w:val="00726791"/>
    <w:rsid w:val="00727262"/>
    <w:rsid w:val="007350CD"/>
    <w:rsid w:val="00736D12"/>
    <w:rsid w:val="00737FBA"/>
    <w:rsid w:val="00743918"/>
    <w:rsid w:val="00744D1F"/>
    <w:rsid w:val="0074572E"/>
    <w:rsid w:val="00745D7F"/>
    <w:rsid w:val="0074682E"/>
    <w:rsid w:val="00747897"/>
    <w:rsid w:val="0075035E"/>
    <w:rsid w:val="00750D24"/>
    <w:rsid w:val="00752755"/>
    <w:rsid w:val="007559F7"/>
    <w:rsid w:val="00755F70"/>
    <w:rsid w:val="00756805"/>
    <w:rsid w:val="00761B03"/>
    <w:rsid w:val="00761D48"/>
    <w:rsid w:val="00762F2A"/>
    <w:rsid w:val="00763A6D"/>
    <w:rsid w:val="00765F09"/>
    <w:rsid w:val="00766FAB"/>
    <w:rsid w:val="00770BD7"/>
    <w:rsid w:val="00771E74"/>
    <w:rsid w:val="00772E46"/>
    <w:rsid w:val="00775D8C"/>
    <w:rsid w:val="007764B4"/>
    <w:rsid w:val="00782265"/>
    <w:rsid w:val="00782B16"/>
    <w:rsid w:val="00783308"/>
    <w:rsid w:val="00784C10"/>
    <w:rsid w:val="00786A68"/>
    <w:rsid w:val="00787540"/>
    <w:rsid w:val="00787C5C"/>
    <w:rsid w:val="00790660"/>
    <w:rsid w:val="00793CB6"/>
    <w:rsid w:val="00796689"/>
    <w:rsid w:val="007A03C9"/>
    <w:rsid w:val="007A1C3F"/>
    <w:rsid w:val="007A2214"/>
    <w:rsid w:val="007A4A75"/>
    <w:rsid w:val="007A4ABC"/>
    <w:rsid w:val="007A7978"/>
    <w:rsid w:val="007B09FB"/>
    <w:rsid w:val="007B243F"/>
    <w:rsid w:val="007B4CAA"/>
    <w:rsid w:val="007B4EDF"/>
    <w:rsid w:val="007B5934"/>
    <w:rsid w:val="007B72A0"/>
    <w:rsid w:val="007B73FC"/>
    <w:rsid w:val="007C17AC"/>
    <w:rsid w:val="007C3277"/>
    <w:rsid w:val="007C331E"/>
    <w:rsid w:val="007C4896"/>
    <w:rsid w:val="007C7468"/>
    <w:rsid w:val="007C7584"/>
    <w:rsid w:val="007C79EF"/>
    <w:rsid w:val="007D0E91"/>
    <w:rsid w:val="007D398C"/>
    <w:rsid w:val="007D5783"/>
    <w:rsid w:val="007D62B7"/>
    <w:rsid w:val="007E033A"/>
    <w:rsid w:val="007E2FF1"/>
    <w:rsid w:val="007E343F"/>
    <w:rsid w:val="007E37DF"/>
    <w:rsid w:val="007E3945"/>
    <w:rsid w:val="007E4305"/>
    <w:rsid w:val="007E5E4F"/>
    <w:rsid w:val="007E6FEE"/>
    <w:rsid w:val="007E734C"/>
    <w:rsid w:val="007F0F0D"/>
    <w:rsid w:val="007F1E75"/>
    <w:rsid w:val="007F1F8A"/>
    <w:rsid w:val="007F2429"/>
    <w:rsid w:val="007F25C6"/>
    <w:rsid w:val="007F26BE"/>
    <w:rsid w:val="007F421C"/>
    <w:rsid w:val="008012B8"/>
    <w:rsid w:val="008037AC"/>
    <w:rsid w:val="008052AD"/>
    <w:rsid w:val="00806843"/>
    <w:rsid w:val="0081054F"/>
    <w:rsid w:val="008111A6"/>
    <w:rsid w:val="008119BE"/>
    <w:rsid w:val="00811B9A"/>
    <w:rsid w:val="00814492"/>
    <w:rsid w:val="008150D3"/>
    <w:rsid w:val="0081566C"/>
    <w:rsid w:val="008158D1"/>
    <w:rsid w:val="00822D27"/>
    <w:rsid w:val="0082332A"/>
    <w:rsid w:val="00824BE4"/>
    <w:rsid w:val="008261D0"/>
    <w:rsid w:val="008265FD"/>
    <w:rsid w:val="0082687F"/>
    <w:rsid w:val="00827836"/>
    <w:rsid w:val="0083035D"/>
    <w:rsid w:val="00830FB9"/>
    <w:rsid w:val="008345E8"/>
    <w:rsid w:val="00835135"/>
    <w:rsid w:val="00835692"/>
    <w:rsid w:val="00840FE6"/>
    <w:rsid w:val="00843897"/>
    <w:rsid w:val="00843E5F"/>
    <w:rsid w:val="008441B0"/>
    <w:rsid w:val="00844613"/>
    <w:rsid w:val="00850F2A"/>
    <w:rsid w:val="00850F58"/>
    <w:rsid w:val="0085175D"/>
    <w:rsid w:val="00851A5C"/>
    <w:rsid w:val="0085453C"/>
    <w:rsid w:val="00856C56"/>
    <w:rsid w:val="008573A3"/>
    <w:rsid w:val="00860473"/>
    <w:rsid w:val="00861E39"/>
    <w:rsid w:val="0086450B"/>
    <w:rsid w:val="0086517F"/>
    <w:rsid w:val="00872AF1"/>
    <w:rsid w:val="00872DEE"/>
    <w:rsid w:val="00876934"/>
    <w:rsid w:val="0088073A"/>
    <w:rsid w:val="0088155E"/>
    <w:rsid w:val="00884996"/>
    <w:rsid w:val="0088698A"/>
    <w:rsid w:val="0088757E"/>
    <w:rsid w:val="008907BB"/>
    <w:rsid w:val="008912B9"/>
    <w:rsid w:val="00891C8B"/>
    <w:rsid w:val="00893405"/>
    <w:rsid w:val="00895C7D"/>
    <w:rsid w:val="00896301"/>
    <w:rsid w:val="00896DA3"/>
    <w:rsid w:val="008A4890"/>
    <w:rsid w:val="008B3B1C"/>
    <w:rsid w:val="008B535F"/>
    <w:rsid w:val="008C0D99"/>
    <w:rsid w:val="008C5B4B"/>
    <w:rsid w:val="008C5EF8"/>
    <w:rsid w:val="008C659F"/>
    <w:rsid w:val="008C6B13"/>
    <w:rsid w:val="008D1BE7"/>
    <w:rsid w:val="008D2EDC"/>
    <w:rsid w:val="008D4FB3"/>
    <w:rsid w:val="008D5159"/>
    <w:rsid w:val="008D7790"/>
    <w:rsid w:val="008D7C75"/>
    <w:rsid w:val="008E27D3"/>
    <w:rsid w:val="008E3071"/>
    <w:rsid w:val="008E35A1"/>
    <w:rsid w:val="008E4257"/>
    <w:rsid w:val="008F15EC"/>
    <w:rsid w:val="008F1DB7"/>
    <w:rsid w:val="008F1EE6"/>
    <w:rsid w:val="008F33C7"/>
    <w:rsid w:val="008F35F2"/>
    <w:rsid w:val="00900100"/>
    <w:rsid w:val="00902BB1"/>
    <w:rsid w:val="009030C4"/>
    <w:rsid w:val="00904411"/>
    <w:rsid w:val="00905202"/>
    <w:rsid w:val="0091022F"/>
    <w:rsid w:val="00911F90"/>
    <w:rsid w:val="00912EE2"/>
    <w:rsid w:val="00912F8F"/>
    <w:rsid w:val="00913A14"/>
    <w:rsid w:val="009158D4"/>
    <w:rsid w:val="00917935"/>
    <w:rsid w:val="00923CA7"/>
    <w:rsid w:val="00923F27"/>
    <w:rsid w:val="00923FFB"/>
    <w:rsid w:val="00924685"/>
    <w:rsid w:val="0092555F"/>
    <w:rsid w:val="009255F7"/>
    <w:rsid w:val="009258F2"/>
    <w:rsid w:val="00926388"/>
    <w:rsid w:val="00930672"/>
    <w:rsid w:val="00930705"/>
    <w:rsid w:val="00930DCA"/>
    <w:rsid w:val="00931506"/>
    <w:rsid w:val="00931B16"/>
    <w:rsid w:val="00931FDA"/>
    <w:rsid w:val="00933877"/>
    <w:rsid w:val="00933C7D"/>
    <w:rsid w:val="00933E47"/>
    <w:rsid w:val="00933ED6"/>
    <w:rsid w:val="00936D17"/>
    <w:rsid w:val="009376C4"/>
    <w:rsid w:val="009407DA"/>
    <w:rsid w:val="00941C2D"/>
    <w:rsid w:val="00943F42"/>
    <w:rsid w:val="00944813"/>
    <w:rsid w:val="009450A5"/>
    <w:rsid w:val="009451AE"/>
    <w:rsid w:val="00945820"/>
    <w:rsid w:val="00945E06"/>
    <w:rsid w:val="00946E6B"/>
    <w:rsid w:val="009536E2"/>
    <w:rsid w:val="0095391D"/>
    <w:rsid w:val="00953B95"/>
    <w:rsid w:val="009542C0"/>
    <w:rsid w:val="009574A6"/>
    <w:rsid w:val="0095764A"/>
    <w:rsid w:val="009579E9"/>
    <w:rsid w:val="00960496"/>
    <w:rsid w:val="009608CF"/>
    <w:rsid w:val="00962611"/>
    <w:rsid w:val="00963AE4"/>
    <w:rsid w:val="00966923"/>
    <w:rsid w:val="00966C70"/>
    <w:rsid w:val="00967E9B"/>
    <w:rsid w:val="00967F9B"/>
    <w:rsid w:val="00970277"/>
    <w:rsid w:val="00971F0C"/>
    <w:rsid w:val="00972804"/>
    <w:rsid w:val="00972EB7"/>
    <w:rsid w:val="00975F6F"/>
    <w:rsid w:val="0097760A"/>
    <w:rsid w:val="00977F0D"/>
    <w:rsid w:val="00980CE6"/>
    <w:rsid w:val="009833EA"/>
    <w:rsid w:val="0098433D"/>
    <w:rsid w:val="00984D27"/>
    <w:rsid w:val="0098536A"/>
    <w:rsid w:val="00985E96"/>
    <w:rsid w:val="00990CFF"/>
    <w:rsid w:val="00991014"/>
    <w:rsid w:val="00994579"/>
    <w:rsid w:val="00996B7E"/>
    <w:rsid w:val="00997515"/>
    <w:rsid w:val="009A1D51"/>
    <w:rsid w:val="009A348C"/>
    <w:rsid w:val="009A379A"/>
    <w:rsid w:val="009A3E30"/>
    <w:rsid w:val="009A4C75"/>
    <w:rsid w:val="009A5417"/>
    <w:rsid w:val="009B0399"/>
    <w:rsid w:val="009B1119"/>
    <w:rsid w:val="009B2E48"/>
    <w:rsid w:val="009B4E8B"/>
    <w:rsid w:val="009B4E96"/>
    <w:rsid w:val="009B7703"/>
    <w:rsid w:val="009C2363"/>
    <w:rsid w:val="009C2442"/>
    <w:rsid w:val="009C3E3B"/>
    <w:rsid w:val="009C5E84"/>
    <w:rsid w:val="009C6549"/>
    <w:rsid w:val="009C6A91"/>
    <w:rsid w:val="009D2829"/>
    <w:rsid w:val="009D4C66"/>
    <w:rsid w:val="009D6AC3"/>
    <w:rsid w:val="009D7F88"/>
    <w:rsid w:val="009E246B"/>
    <w:rsid w:val="009E3743"/>
    <w:rsid w:val="009F097C"/>
    <w:rsid w:val="009F37D6"/>
    <w:rsid w:val="009F4124"/>
    <w:rsid w:val="009F4FEA"/>
    <w:rsid w:val="00A0101A"/>
    <w:rsid w:val="00A03281"/>
    <w:rsid w:val="00A03968"/>
    <w:rsid w:val="00A05417"/>
    <w:rsid w:val="00A06120"/>
    <w:rsid w:val="00A06794"/>
    <w:rsid w:val="00A067BD"/>
    <w:rsid w:val="00A12717"/>
    <w:rsid w:val="00A156DC"/>
    <w:rsid w:val="00A1570E"/>
    <w:rsid w:val="00A15C74"/>
    <w:rsid w:val="00A176C3"/>
    <w:rsid w:val="00A2292D"/>
    <w:rsid w:val="00A22C0C"/>
    <w:rsid w:val="00A25E61"/>
    <w:rsid w:val="00A30353"/>
    <w:rsid w:val="00A30534"/>
    <w:rsid w:val="00A31FA0"/>
    <w:rsid w:val="00A32B2D"/>
    <w:rsid w:val="00A35FFD"/>
    <w:rsid w:val="00A36590"/>
    <w:rsid w:val="00A371F3"/>
    <w:rsid w:val="00A37D3E"/>
    <w:rsid w:val="00A4063F"/>
    <w:rsid w:val="00A40BAC"/>
    <w:rsid w:val="00A40CBB"/>
    <w:rsid w:val="00A41DFE"/>
    <w:rsid w:val="00A43BB4"/>
    <w:rsid w:val="00A44A05"/>
    <w:rsid w:val="00A600B6"/>
    <w:rsid w:val="00A603C3"/>
    <w:rsid w:val="00A613DE"/>
    <w:rsid w:val="00A61E7D"/>
    <w:rsid w:val="00A63870"/>
    <w:rsid w:val="00A6525E"/>
    <w:rsid w:val="00A668E2"/>
    <w:rsid w:val="00A6709E"/>
    <w:rsid w:val="00A67199"/>
    <w:rsid w:val="00A6735D"/>
    <w:rsid w:val="00A71524"/>
    <w:rsid w:val="00A80B72"/>
    <w:rsid w:val="00A81025"/>
    <w:rsid w:val="00A81355"/>
    <w:rsid w:val="00A84A1C"/>
    <w:rsid w:val="00A85966"/>
    <w:rsid w:val="00A8628E"/>
    <w:rsid w:val="00A87BE2"/>
    <w:rsid w:val="00A87C30"/>
    <w:rsid w:val="00A91066"/>
    <w:rsid w:val="00A945CC"/>
    <w:rsid w:val="00A94BAE"/>
    <w:rsid w:val="00A962B9"/>
    <w:rsid w:val="00A973C9"/>
    <w:rsid w:val="00AA1DEC"/>
    <w:rsid w:val="00AA495B"/>
    <w:rsid w:val="00AA4D8A"/>
    <w:rsid w:val="00AA51B7"/>
    <w:rsid w:val="00AA51D8"/>
    <w:rsid w:val="00AA64D9"/>
    <w:rsid w:val="00AA69D0"/>
    <w:rsid w:val="00AA749F"/>
    <w:rsid w:val="00AB0E1E"/>
    <w:rsid w:val="00AB3E09"/>
    <w:rsid w:val="00AC2F54"/>
    <w:rsid w:val="00AC4C3A"/>
    <w:rsid w:val="00AC5780"/>
    <w:rsid w:val="00AC79F0"/>
    <w:rsid w:val="00AC7B8E"/>
    <w:rsid w:val="00AD0C9D"/>
    <w:rsid w:val="00AD0CC7"/>
    <w:rsid w:val="00AD1BE6"/>
    <w:rsid w:val="00AD2707"/>
    <w:rsid w:val="00AD2BC4"/>
    <w:rsid w:val="00AD311C"/>
    <w:rsid w:val="00AD345F"/>
    <w:rsid w:val="00AD41F1"/>
    <w:rsid w:val="00AD509B"/>
    <w:rsid w:val="00AD5AE3"/>
    <w:rsid w:val="00AD63B7"/>
    <w:rsid w:val="00AD6990"/>
    <w:rsid w:val="00AE4326"/>
    <w:rsid w:val="00AE4F5E"/>
    <w:rsid w:val="00AF2562"/>
    <w:rsid w:val="00AF2BC0"/>
    <w:rsid w:val="00AF42E6"/>
    <w:rsid w:val="00AF58BE"/>
    <w:rsid w:val="00B01377"/>
    <w:rsid w:val="00B030F1"/>
    <w:rsid w:val="00B035F6"/>
    <w:rsid w:val="00B03E8B"/>
    <w:rsid w:val="00B10825"/>
    <w:rsid w:val="00B11DB9"/>
    <w:rsid w:val="00B1562D"/>
    <w:rsid w:val="00B15EDC"/>
    <w:rsid w:val="00B16FA1"/>
    <w:rsid w:val="00B170E4"/>
    <w:rsid w:val="00B17C7B"/>
    <w:rsid w:val="00B20158"/>
    <w:rsid w:val="00B2109A"/>
    <w:rsid w:val="00B21BEA"/>
    <w:rsid w:val="00B21CD6"/>
    <w:rsid w:val="00B225EB"/>
    <w:rsid w:val="00B242B0"/>
    <w:rsid w:val="00B308E6"/>
    <w:rsid w:val="00B329A9"/>
    <w:rsid w:val="00B34A96"/>
    <w:rsid w:val="00B358DD"/>
    <w:rsid w:val="00B423CF"/>
    <w:rsid w:val="00B4325B"/>
    <w:rsid w:val="00B43B2E"/>
    <w:rsid w:val="00B43F69"/>
    <w:rsid w:val="00B44C97"/>
    <w:rsid w:val="00B4621F"/>
    <w:rsid w:val="00B4760E"/>
    <w:rsid w:val="00B47B08"/>
    <w:rsid w:val="00B544A0"/>
    <w:rsid w:val="00B546C2"/>
    <w:rsid w:val="00B5517D"/>
    <w:rsid w:val="00B55CA6"/>
    <w:rsid w:val="00B57273"/>
    <w:rsid w:val="00B57D2F"/>
    <w:rsid w:val="00B63FE2"/>
    <w:rsid w:val="00B64DBA"/>
    <w:rsid w:val="00B653F6"/>
    <w:rsid w:val="00B65D8C"/>
    <w:rsid w:val="00B71459"/>
    <w:rsid w:val="00B72314"/>
    <w:rsid w:val="00B75F3D"/>
    <w:rsid w:val="00B76FEC"/>
    <w:rsid w:val="00B81715"/>
    <w:rsid w:val="00B822E5"/>
    <w:rsid w:val="00B83E02"/>
    <w:rsid w:val="00B83FA0"/>
    <w:rsid w:val="00B85091"/>
    <w:rsid w:val="00B8568A"/>
    <w:rsid w:val="00B86F95"/>
    <w:rsid w:val="00B92239"/>
    <w:rsid w:val="00B94AF3"/>
    <w:rsid w:val="00B96E0C"/>
    <w:rsid w:val="00BA3B12"/>
    <w:rsid w:val="00BA3E26"/>
    <w:rsid w:val="00BA6B9D"/>
    <w:rsid w:val="00BB066C"/>
    <w:rsid w:val="00BB1649"/>
    <w:rsid w:val="00BB2351"/>
    <w:rsid w:val="00BB48D4"/>
    <w:rsid w:val="00BB506C"/>
    <w:rsid w:val="00BC22ED"/>
    <w:rsid w:val="00BC24F4"/>
    <w:rsid w:val="00BC2FC2"/>
    <w:rsid w:val="00BC566C"/>
    <w:rsid w:val="00BC5921"/>
    <w:rsid w:val="00BD23D9"/>
    <w:rsid w:val="00BD2D28"/>
    <w:rsid w:val="00BD4DBD"/>
    <w:rsid w:val="00BE118D"/>
    <w:rsid w:val="00BE3AEA"/>
    <w:rsid w:val="00BE4AAB"/>
    <w:rsid w:val="00BE79A9"/>
    <w:rsid w:val="00BE7ABB"/>
    <w:rsid w:val="00BF047C"/>
    <w:rsid w:val="00BF15FE"/>
    <w:rsid w:val="00BF1713"/>
    <w:rsid w:val="00BF399B"/>
    <w:rsid w:val="00C0142F"/>
    <w:rsid w:val="00C02E1F"/>
    <w:rsid w:val="00C041FB"/>
    <w:rsid w:val="00C04A58"/>
    <w:rsid w:val="00C074C6"/>
    <w:rsid w:val="00C10FFF"/>
    <w:rsid w:val="00C117F5"/>
    <w:rsid w:val="00C1249A"/>
    <w:rsid w:val="00C12FFD"/>
    <w:rsid w:val="00C1417A"/>
    <w:rsid w:val="00C141D0"/>
    <w:rsid w:val="00C22737"/>
    <w:rsid w:val="00C23B01"/>
    <w:rsid w:val="00C240B3"/>
    <w:rsid w:val="00C30567"/>
    <w:rsid w:val="00C31750"/>
    <w:rsid w:val="00C31935"/>
    <w:rsid w:val="00C34ACF"/>
    <w:rsid w:val="00C34AEB"/>
    <w:rsid w:val="00C35591"/>
    <w:rsid w:val="00C35C97"/>
    <w:rsid w:val="00C37FC2"/>
    <w:rsid w:val="00C437DB"/>
    <w:rsid w:val="00C47B64"/>
    <w:rsid w:val="00C51610"/>
    <w:rsid w:val="00C522E3"/>
    <w:rsid w:val="00C5233E"/>
    <w:rsid w:val="00C54A74"/>
    <w:rsid w:val="00C5585D"/>
    <w:rsid w:val="00C5679A"/>
    <w:rsid w:val="00C56F73"/>
    <w:rsid w:val="00C5719F"/>
    <w:rsid w:val="00C57A35"/>
    <w:rsid w:val="00C604B6"/>
    <w:rsid w:val="00C62923"/>
    <w:rsid w:val="00C64957"/>
    <w:rsid w:val="00C655F8"/>
    <w:rsid w:val="00C65C6C"/>
    <w:rsid w:val="00C67076"/>
    <w:rsid w:val="00C676B5"/>
    <w:rsid w:val="00C67C00"/>
    <w:rsid w:val="00C70277"/>
    <w:rsid w:val="00C71A3C"/>
    <w:rsid w:val="00C766E6"/>
    <w:rsid w:val="00C808D3"/>
    <w:rsid w:val="00C8269F"/>
    <w:rsid w:val="00C82952"/>
    <w:rsid w:val="00C82B21"/>
    <w:rsid w:val="00C85D97"/>
    <w:rsid w:val="00C869B4"/>
    <w:rsid w:val="00C9190F"/>
    <w:rsid w:val="00C95EDA"/>
    <w:rsid w:val="00CA0145"/>
    <w:rsid w:val="00CA0F45"/>
    <w:rsid w:val="00CA0F4F"/>
    <w:rsid w:val="00CA1B36"/>
    <w:rsid w:val="00CA78CF"/>
    <w:rsid w:val="00CB17F0"/>
    <w:rsid w:val="00CB1E0A"/>
    <w:rsid w:val="00CB3CA8"/>
    <w:rsid w:val="00CB459E"/>
    <w:rsid w:val="00CB4D8C"/>
    <w:rsid w:val="00CB539D"/>
    <w:rsid w:val="00CB6192"/>
    <w:rsid w:val="00CC0033"/>
    <w:rsid w:val="00CC0A9A"/>
    <w:rsid w:val="00CC1F64"/>
    <w:rsid w:val="00CC2A18"/>
    <w:rsid w:val="00CC3FA4"/>
    <w:rsid w:val="00CC4537"/>
    <w:rsid w:val="00CC7B41"/>
    <w:rsid w:val="00CD08AE"/>
    <w:rsid w:val="00CD0F04"/>
    <w:rsid w:val="00CD5B36"/>
    <w:rsid w:val="00CE11BD"/>
    <w:rsid w:val="00CE173F"/>
    <w:rsid w:val="00CE48C1"/>
    <w:rsid w:val="00CE6734"/>
    <w:rsid w:val="00CF0CE2"/>
    <w:rsid w:val="00CF1725"/>
    <w:rsid w:val="00CF3AFC"/>
    <w:rsid w:val="00CF576F"/>
    <w:rsid w:val="00CF5E7E"/>
    <w:rsid w:val="00CF61DD"/>
    <w:rsid w:val="00CF776E"/>
    <w:rsid w:val="00D016D5"/>
    <w:rsid w:val="00D03CB2"/>
    <w:rsid w:val="00D04685"/>
    <w:rsid w:val="00D04768"/>
    <w:rsid w:val="00D06FC5"/>
    <w:rsid w:val="00D10C7B"/>
    <w:rsid w:val="00D13F9E"/>
    <w:rsid w:val="00D149FE"/>
    <w:rsid w:val="00D176D5"/>
    <w:rsid w:val="00D17B8F"/>
    <w:rsid w:val="00D203E1"/>
    <w:rsid w:val="00D21054"/>
    <w:rsid w:val="00D21B32"/>
    <w:rsid w:val="00D23333"/>
    <w:rsid w:val="00D24C62"/>
    <w:rsid w:val="00D24E89"/>
    <w:rsid w:val="00D262B3"/>
    <w:rsid w:val="00D26942"/>
    <w:rsid w:val="00D26F52"/>
    <w:rsid w:val="00D303FE"/>
    <w:rsid w:val="00D30D78"/>
    <w:rsid w:val="00D321CB"/>
    <w:rsid w:val="00D33262"/>
    <w:rsid w:val="00D35013"/>
    <w:rsid w:val="00D350ED"/>
    <w:rsid w:val="00D37743"/>
    <w:rsid w:val="00D378E0"/>
    <w:rsid w:val="00D40B52"/>
    <w:rsid w:val="00D4147D"/>
    <w:rsid w:val="00D426E6"/>
    <w:rsid w:val="00D4303F"/>
    <w:rsid w:val="00D440B0"/>
    <w:rsid w:val="00D4433A"/>
    <w:rsid w:val="00D45C61"/>
    <w:rsid w:val="00D46DF7"/>
    <w:rsid w:val="00D51972"/>
    <w:rsid w:val="00D54235"/>
    <w:rsid w:val="00D5484F"/>
    <w:rsid w:val="00D57D5A"/>
    <w:rsid w:val="00D57DA3"/>
    <w:rsid w:val="00D6159F"/>
    <w:rsid w:val="00D61883"/>
    <w:rsid w:val="00D62036"/>
    <w:rsid w:val="00D62F90"/>
    <w:rsid w:val="00D63CC6"/>
    <w:rsid w:val="00D65326"/>
    <w:rsid w:val="00D65420"/>
    <w:rsid w:val="00D65C07"/>
    <w:rsid w:val="00D7102D"/>
    <w:rsid w:val="00D72248"/>
    <w:rsid w:val="00D7350B"/>
    <w:rsid w:val="00D736B1"/>
    <w:rsid w:val="00D77EFC"/>
    <w:rsid w:val="00D810BB"/>
    <w:rsid w:val="00D824E8"/>
    <w:rsid w:val="00D83E1D"/>
    <w:rsid w:val="00D851DB"/>
    <w:rsid w:val="00D856B0"/>
    <w:rsid w:val="00D861F2"/>
    <w:rsid w:val="00D87A40"/>
    <w:rsid w:val="00D90BAC"/>
    <w:rsid w:val="00D92B51"/>
    <w:rsid w:val="00D940B1"/>
    <w:rsid w:val="00D95350"/>
    <w:rsid w:val="00DA0349"/>
    <w:rsid w:val="00DA109D"/>
    <w:rsid w:val="00DA16D4"/>
    <w:rsid w:val="00DA5F91"/>
    <w:rsid w:val="00DA691F"/>
    <w:rsid w:val="00DA6AD7"/>
    <w:rsid w:val="00DB1C7C"/>
    <w:rsid w:val="00DB31C8"/>
    <w:rsid w:val="00DB4450"/>
    <w:rsid w:val="00DB7882"/>
    <w:rsid w:val="00DB79B5"/>
    <w:rsid w:val="00DB7AB9"/>
    <w:rsid w:val="00DC0AA4"/>
    <w:rsid w:val="00DC4CE5"/>
    <w:rsid w:val="00DC67C5"/>
    <w:rsid w:val="00DD00C4"/>
    <w:rsid w:val="00DD7E84"/>
    <w:rsid w:val="00DE2159"/>
    <w:rsid w:val="00DE558C"/>
    <w:rsid w:val="00DE63C8"/>
    <w:rsid w:val="00DE64E4"/>
    <w:rsid w:val="00DE6FA9"/>
    <w:rsid w:val="00DF2074"/>
    <w:rsid w:val="00DF2B22"/>
    <w:rsid w:val="00E002D3"/>
    <w:rsid w:val="00E024CD"/>
    <w:rsid w:val="00E02ADE"/>
    <w:rsid w:val="00E05027"/>
    <w:rsid w:val="00E10BAE"/>
    <w:rsid w:val="00E114E1"/>
    <w:rsid w:val="00E13F7D"/>
    <w:rsid w:val="00E144D2"/>
    <w:rsid w:val="00E14B28"/>
    <w:rsid w:val="00E1537E"/>
    <w:rsid w:val="00E16263"/>
    <w:rsid w:val="00E1643F"/>
    <w:rsid w:val="00E17984"/>
    <w:rsid w:val="00E2021C"/>
    <w:rsid w:val="00E23E2D"/>
    <w:rsid w:val="00E2779D"/>
    <w:rsid w:val="00E3042A"/>
    <w:rsid w:val="00E304CF"/>
    <w:rsid w:val="00E30727"/>
    <w:rsid w:val="00E31E78"/>
    <w:rsid w:val="00E333CA"/>
    <w:rsid w:val="00E33856"/>
    <w:rsid w:val="00E34C6A"/>
    <w:rsid w:val="00E34CBF"/>
    <w:rsid w:val="00E35391"/>
    <w:rsid w:val="00E35D75"/>
    <w:rsid w:val="00E361CA"/>
    <w:rsid w:val="00E36E85"/>
    <w:rsid w:val="00E3724B"/>
    <w:rsid w:val="00E40B85"/>
    <w:rsid w:val="00E41846"/>
    <w:rsid w:val="00E43BB4"/>
    <w:rsid w:val="00E43DCE"/>
    <w:rsid w:val="00E44373"/>
    <w:rsid w:val="00E46DD7"/>
    <w:rsid w:val="00E5258F"/>
    <w:rsid w:val="00E5429D"/>
    <w:rsid w:val="00E55ED1"/>
    <w:rsid w:val="00E6007A"/>
    <w:rsid w:val="00E62C1C"/>
    <w:rsid w:val="00E632C1"/>
    <w:rsid w:val="00E6380C"/>
    <w:rsid w:val="00E655B4"/>
    <w:rsid w:val="00E656E6"/>
    <w:rsid w:val="00E65C12"/>
    <w:rsid w:val="00E660D1"/>
    <w:rsid w:val="00E67E56"/>
    <w:rsid w:val="00E71ADE"/>
    <w:rsid w:val="00E74295"/>
    <w:rsid w:val="00E758C5"/>
    <w:rsid w:val="00E7618A"/>
    <w:rsid w:val="00E809DF"/>
    <w:rsid w:val="00E80B6A"/>
    <w:rsid w:val="00E81B0A"/>
    <w:rsid w:val="00E81C45"/>
    <w:rsid w:val="00E824FD"/>
    <w:rsid w:val="00E83499"/>
    <w:rsid w:val="00E84631"/>
    <w:rsid w:val="00E85C87"/>
    <w:rsid w:val="00E861C7"/>
    <w:rsid w:val="00E8639F"/>
    <w:rsid w:val="00E878EB"/>
    <w:rsid w:val="00E87D87"/>
    <w:rsid w:val="00E91814"/>
    <w:rsid w:val="00E943D5"/>
    <w:rsid w:val="00E953C9"/>
    <w:rsid w:val="00E9569D"/>
    <w:rsid w:val="00E961C9"/>
    <w:rsid w:val="00EA0132"/>
    <w:rsid w:val="00EA090E"/>
    <w:rsid w:val="00EA0EDD"/>
    <w:rsid w:val="00EA2E73"/>
    <w:rsid w:val="00EA3514"/>
    <w:rsid w:val="00EA496D"/>
    <w:rsid w:val="00EA5D12"/>
    <w:rsid w:val="00EB15AC"/>
    <w:rsid w:val="00EB15B5"/>
    <w:rsid w:val="00EB2960"/>
    <w:rsid w:val="00EB3C62"/>
    <w:rsid w:val="00EB62C3"/>
    <w:rsid w:val="00EC2421"/>
    <w:rsid w:val="00EC2D92"/>
    <w:rsid w:val="00EC3A60"/>
    <w:rsid w:val="00ED0EE9"/>
    <w:rsid w:val="00ED111D"/>
    <w:rsid w:val="00ED27D5"/>
    <w:rsid w:val="00ED2E6F"/>
    <w:rsid w:val="00ED3B8D"/>
    <w:rsid w:val="00ED4663"/>
    <w:rsid w:val="00ED491A"/>
    <w:rsid w:val="00EE0EFF"/>
    <w:rsid w:val="00EE3810"/>
    <w:rsid w:val="00EE574A"/>
    <w:rsid w:val="00EF123C"/>
    <w:rsid w:val="00EF7470"/>
    <w:rsid w:val="00F00FFD"/>
    <w:rsid w:val="00F01382"/>
    <w:rsid w:val="00F026CF"/>
    <w:rsid w:val="00F02831"/>
    <w:rsid w:val="00F043A5"/>
    <w:rsid w:val="00F0444C"/>
    <w:rsid w:val="00F109B3"/>
    <w:rsid w:val="00F12628"/>
    <w:rsid w:val="00F12A35"/>
    <w:rsid w:val="00F13DD0"/>
    <w:rsid w:val="00F14A94"/>
    <w:rsid w:val="00F15D0C"/>
    <w:rsid w:val="00F2400E"/>
    <w:rsid w:val="00F24B3F"/>
    <w:rsid w:val="00F31232"/>
    <w:rsid w:val="00F35CAF"/>
    <w:rsid w:val="00F3602D"/>
    <w:rsid w:val="00F4102B"/>
    <w:rsid w:val="00F42FD1"/>
    <w:rsid w:val="00F438BB"/>
    <w:rsid w:val="00F44844"/>
    <w:rsid w:val="00F45FE1"/>
    <w:rsid w:val="00F466BC"/>
    <w:rsid w:val="00F50577"/>
    <w:rsid w:val="00F52990"/>
    <w:rsid w:val="00F538B7"/>
    <w:rsid w:val="00F540B4"/>
    <w:rsid w:val="00F54E92"/>
    <w:rsid w:val="00F5624F"/>
    <w:rsid w:val="00F56AB1"/>
    <w:rsid w:val="00F6072E"/>
    <w:rsid w:val="00F628E2"/>
    <w:rsid w:val="00F64361"/>
    <w:rsid w:val="00F66A3B"/>
    <w:rsid w:val="00F729B6"/>
    <w:rsid w:val="00F72CF0"/>
    <w:rsid w:val="00F73E15"/>
    <w:rsid w:val="00F7432F"/>
    <w:rsid w:val="00F74368"/>
    <w:rsid w:val="00F749CE"/>
    <w:rsid w:val="00F7741E"/>
    <w:rsid w:val="00F77553"/>
    <w:rsid w:val="00F77826"/>
    <w:rsid w:val="00F77C02"/>
    <w:rsid w:val="00F834B4"/>
    <w:rsid w:val="00F91EFD"/>
    <w:rsid w:val="00F92127"/>
    <w:rsid w:val="00F9358F"/>
    <w:rsid w:val="00F947E1"/>
    <w:rsid w:val="00F9534A"/>
    <w:rsid w:val="00F96316"/>
    <w:rsid w:val="00F96C50"/>
    <w:rsid w:val="00F977EC"/>
    <w:rsid w:val="00FA2B6B"/>
    <w:rsid w:val="00FA4135"/>
    <w:rsid w:val="00FA57C8"/>
    <w:rsid w:val="00FA5F66"/>
    <w:rsid w:val="00FA7BEC"/>
    <w:rsid w:val="00FB3BF4"/>
    <w:rsid w:val="00FB45DE"/>
    <w:rsid w:val="00FB60F1"/>
    <w:rsid w:val="00FB6B01"/>
    <w:rsid w:val="00FB7671"/>
    <w:rsid w:val="00FB7B1D"/>
    <w:rsid w:val="00FC1CF6"/>
    <w:rsid w:val="00FC288F"/>
    <w:rsid w:val="00FC68CC"/>
    <w:rsid w:val="00FC6EEA"/>
    <w:rsid w:val="00FC75B8"/>
    <w:rsid w:val="00FD0779"/>
    <w:rsid w:val="00FD1DF7"/>
    <w:rsid w:val="00FD3ABE"/>
    <w:rsid w:val="00FD51CC"/>
    <w:rsid w:val="00FD697E"/>
    <w:rsid w:val="00FE1628"/>
    <w:rsid w:val="00FE277C"/>
    <w:rsid w:val="00FE52E9"/>
    <w:rsid w:val="00FE6414"/>
    <w:rsid w:val="00FE6577"/>
    <w:rsid w:val="00FE7195"/>
    <w:rsid w:val="00FE7463"/>
    <w:rsid w:val="00FE7979"/>
    <w:rsid w:val="00FE7A15"/>
    <w:rsid w:val="00FE7E7E"/>
    <w:rsid w:val="00FF206F"/>
    <w:rsid w:val="00FF36AE"/>
    <w:rsid w:val="00FF388A"/>
    <w:rsid w:val="00FF388E"/>
    <w:rsid w:val="00FF3C03"/>
    <w:rsid w:val="00FF6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F1E7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65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65FD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265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265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265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265F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265F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8265F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8265F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06F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E173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E173F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E173F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E173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E173F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E173F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E173F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CE173F"/>
    <w:rPr>
      <w:rFonts w:ascii="Cambria" w:hAnsi="Cambria" w:cs="Times New Roman"/>
    </w:rPr>
  </w:style>
  <w:style w:type="paragraph" w:styleId="Header">
    <w:name w:val="header"/>
    <w:basedOn w:val="Normal"/>
    <w:link w:val="HeaderChar"/>
    <w:uiPriority w:val="99"/>
    <w:rsid w:val="008265F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F206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265F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173F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265FD"/>
    <w:rPr>
      <w:rFonts w:cs="Times New Roman"/>
    </w:rPr>
  </w:style>
  <w:style w:type="table" w:styleId="TableGrid">
    <w:name w:val="Table Grid"/>
    <w:basedOn w:val="TableNormal"/>
    <w:uiPriority w:val="99"/>
    <w:rsid w:val="003E16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440" w:firstLine="851"/>
      <w:jc w:val="both"/>
    </w:pPr>
    <w:rPr>
      <w:color w:val="FF0000"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E173F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firstLine="851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E173F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44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E173F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265FD"/>
    <w:pPr>
      <w:widowControl w:val="0"/>
      <w:suppressAutoHyphens/>
      <w:autoSpaceDE w:val="0"/>
      <w:autoSpaceDN w:val="0"/>
      <w:adjustRightInd w:val="0"/>
      <w:spacing w:line="360" w:lineRule="auto"/>
      <w:ind w:right="-1"/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E173F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8265FD"/>
    <w:rPr>
      <w:rFonts w:ascii="Courier New" w:hAnsi="Courier New" w:cs="Courier New"/>
      <w:bCs/>
      <w:color w:val="00000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076D2"/>
    <w:rPr>
      <w:rFonts w:ascii="Courier New" w:hAnsi="Courier New" w:cs="Courier New"/>
      <w:bCs/>
      <w:color w:val="000000"/>
    </w:rPr>
  </w:style>
  <w:style w:type="paragraph" w:styleId="Title">
    <w:name w:val="Title"/>
    <w:basedOn w:val="Normal"/>
    <w:link w:val="TitleChar"/>
    <w:uiPriority w:val="99"/>
    <w:qFormat/>
    <w:rsid w:val="008265FD"/>
    <w:pPr>
      <w:jc w:val="center"/>
    </w:pPr>
    <w:rPr>
      <w:b/>
      <w:color w:val="000000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CE173F"/>
    <w:rPr>
      <w:rFonts w:ascii="Cambria" w:hAnsi="Cambria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8265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173F"/>
    <w:rPr>
      <w:rFonts w:cs="Times New Roman"/>
      <w:sz w:val="2"/>
    </w:rPr>
  </w:style>
  <w:style w:type="paragraph" w:styleId="BodyText3">
    <w:name w:val="Body Text 3"/>
    <w:basedOn w:val="Normal"/>
    <w:link w:val="BodyText3Char"/>
    <w:uiPriority w:val="99"/>
    <w:rsid w:val="008265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E173F"/>
    <w:rPr>
      <w:rFonts w:cs="Times New Roman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8265FD"/>
    <w:pPr>
      <w:jc w:val="both"/>
    </w:pPr>
    <w:rPr>
      <w:b/>
      <w:sz w:val="28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8265F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E173F"/>
    <w:rPr>
      <w:rFonts w:cs="Times New Roman"/>
      <w:sz w:val="16"/>
      <w:szCs w:val="16"/>
    </w:rPr>
  </w:style>
  <w:style w:type="paragraph" w:styleId="BlockText">
    <w:name w:val="Block Text"/>
    <w:basedOn w:val="Normal"/>
    <w:uiPriority w:val="99"/>
    <w:rsid w:val="004A2005"/>
    <w:pPr>
      <w:ind w:left="113" w:right="113"/>
      <w:jc w:val="right"/>
    </w:pPr>
    <w:rPr>
      <w:szCs w:val="20"/>
    </w:rPr>
  </w:style>
  <w:style w:type="paragraph" w:styleId="ListParagraph">
    <w:name w:val="List Paragraph"/>
    <w:basedOn w:val="Normal"/>
    <w:uiPriority w:val="99"/>
    <w:qFormat/>
    <w:rsid w:val="001D3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67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9</Pages>
  <Words>1470</Words>
  <Characters>8381</Characters>
  <Application>Microsoft Office Outlook</Application>
  <DocSecurity>0</DocSecurity>
  <Lines>0</Lines>
  <Paragraphs>0</Paragraphs>
  <ScaleCrop>false</ScaleCrop>
  <Company>sharaga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Нкне</dc:title>
  <dc:subject/>
  <dc:creator>sergeykh</dc:creator>
  <cp:keywords/>
  <dc:description/>
  <cp:lastModifiedBy>7099</cp:lastModifiedBy>
  <cp:revision>34</cp:revision>
  <cp:lastPrinted>2013-09-10T05:34:00Z</cp:lastPrinted>
  <dcterms:created xsi:type="dcterms:W3CDTF">2013-10-15T08:01:00Z</dcterms:created>
  <dcterms:modified xsi:type="dcterms:W3CDTF">2015-01-23T09:13:00Z</dcterms:modified>
</cp:coreProperties>
</file>